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IntZusatz"/>
    <w:p w14:paraId="373384C8" w14:textId="77777777" w:rsidR="00B35590" w:rsidRPr="00591240" w:rsidRDefault="00551064" w:rsidP="00B35590">
      <w:pPr>
        <w:pStyle w:val="Marginalleiste1"/>
        <w:framePr w:wrap="around" w:x="8787" w:y="2674"/>
        <w:rPr>
          <w:b/>
          <w:lang w:val="en-GB"/>
        </w:rPr>
      </w:pPr>
      <w:r w:rsidRPr="00591240">
        <w:rPr>
          <w:b/>
          <w:lang w:val="en-GB"/>
        </w:rPr>
        <w:fldChar w:fldCharType="begin">
          <w:ffData>
            <w:name w:val="IntZusatz"/>
            <w:enabled/>
            <w:calcOnExit w:val="0"/>
            <w:textInput/>
          </w:ffData>
        </w:fldChar>
      </w:r>
      <w:r w:rsidRPr="00591240">
        <w:rPr>
          <w:b/>
          <w:lang w:val="en-GB"/>
        </w:rPr>
        <w:instrText xml:space="preserve"> FORMTEXT </w:instrText>
      </w:r>
      <w:r w:rsidRPr="00591240">
        <w:rPr>
          <w:b/>
          <w:lang w:val="en-GB"/>
        </w:rPr>
      </w:r>
      <w:r w:rsidRPr="00591240">
        <w:rPr>
          <w:b/>
          <w:lang w:val="en-GB"/>
        </w:rPr>
        <w:fldChar w:fldCharType="separate"/>
      </w:r>
      <w:r w:rsidR="00591240">
        <w:rPr>
          <w:b/>
          <w:lang w:val="en-GB"/>
        </w:rPr>
        <w:t>German Development Cooperation</w:t>
      </w:r>
      <w:r w:rsidRPr="00591240">
        <w:rPr>
          <w:b/>
          <w:lang w:val="en-GB"/>
        </w:rPr>
        <w:fldChar w:fldCharType="end"/>
      </w:r>
      <w:bookmarkEnd w:id="0"/>
    </w:p>
    <w:p w14:paraId="4E79C48C" w14:textId="77777777" w:rsidR="00551064" w:rsidRPr="00591240" w:rsidRDefault="00C276C2" w:rsidP="00B35590">
      <w:pPr>
        <w:pStyle w:val="Marginalleiste1"/>
        <w:framePr w:wrap="around" w:x="8787" w:y="2674"/>
        <w:rPr>
          <w:b/>
          <w:lang w:val="en-GB"/>
        </w:rPr>
      </w:pPr>
      <w:r>
        <w:rPr>
          <w:b/>
          <w:lang w:val="en-GB"/>
        </w:rPr>
        <w:fldChar w:fldCharType="begin">
          <w:ffData>
            <w:name w:val="Standort"/>
            <w:enabled/>
            <w:calcOnExit w:val="0"/>
            <w:textInput>
              <w:default w:val="GIZ Ukraine"/>
            </w:textInput>
          </w:ffData>
        </w:fldChar>
      </w:r>
      <w:bookmarkStart w:id="1" w:name="Standort"/>
      <w:r>
        <w:rPr>
          <w:b/>
          <w:lang w:val="en-GB"/>
        </w:rPr>
        <w:instrText xml:space="preserve"> FORMTEXT </w:instrText>
      </w:r>
      <w:r>
        <w:rPr>
          <w:b/>
          <w:lang w:val="en-GB"/>
        </w:rPr>
      </w:r>
      <w:r>
        <w:rPr>
          <w:b/>
          <w:lang w:val="en-GB"/>
        </w:rPr>
        <w:fldChar w:fldCharType="separate"/>
      </w:r>
      <w:r>
        <w:rPr>
          <w:b/>
          <w:noProof/>
          <w:lang w:val="en-GB"/>
        </w:rPr>
        <w:t>GIZ Ukraine</w:t>
      </w:r>
      <w:r>
        <w:rPr>
          <w:b/>
          <w:lang w:val="en-GB"/>
        </w:rPr>
        <w:fldChar w:fldCharType="end"/>
      </w:r>
      <w:bookmarkEnd w:id="1"/>
    </w:p>
    <w:p w14:paraId="30760B2C" w14:textId="77777777" w:rsidR="00B35590" w:rsidRDefault="00B35590" w:rsidP="00B35590">
      <w:pPr>
        <w:pStyle w:val="Marginalleiste1"/>
        <w:framePr w:wrap="around" w:x="8787" w:y="2674"/>
        <w:rPr>
          <w:lang w:val="en-GB"/>
        </w:rPr>
      </w:pPr>
    </w:p>
    <w:p w14:paraId="2CB56C19" w14:textId="273C13B5" w:rsidR="00F131C9" w:rsidRPr="00591240" w:rsidRDefault="00F131C9" w:rsidP="00B35590">
      <w:pPr>
        <w:pStyle w:val="Marginalleiste1"/>
        <w:framePr w:wrap="around" w:x="8787" w:y="2674"/>
        <w:rPr>
          <w:lang w:val="en-GB"/>
        </w:rPr>
      </w:pPr>
      <w:proofErr w:type="spellStart"/>
      <w:r>
        <w:rPr>
          <w:lang w:val="en-GB"/>
        </w:rPr>
        <w:t>Bulvarno-Kudriavska</w:t>
      </w:r>
      <w:proofErr w:type="spellEnd"/>
      <w:r>
        <w:rPr>
          <w:lang w:val="en-GB"/>
        </w:rPr>
        <w:t xml:space="preserve"> str., bld. 24</w:t>
      </w:r>
    </w:p>
    <w:p w14:paraId="7BA695C9" w14:textId="68DE48A4" w:rsidR="00B35590" w:rsidRPr="001523C9" w:rsidRDefault="00F131C9" w:rsidP="00B35590">
      <w:pPr>
        <w:pStyle w:val="Marginalleiste1"/>
        <w:framePr w:wrap="around" w:x="8787" w:y="2674"/>
      </w:pPr>
      <w:r>
        <w:rPr>
          <w:lang w:val="en-GB"/>
        </w:rPr>
        <w:fldChar w:fldCharType="begin">
          <w:ffData>
            <w:name w:val="Ort"/>
            <w:enabled/>
            <w:calcOnExit w:val="0"/>
            <w:textInput>
              <w:default w:val="01601, Kyiv"/>
            </w:textInput>
          </w:ffData>
        </w:fldChar>
      </w:r>
      <w:bookmarkStart w:id="2" w:name="Ort"/>
      <w:r w:rsidRPr="001523C9">
        <w:instrText xml:space="preserve"> FORMTEXT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1523C9">
        <w:rPr>
          <w:noProof/>
        </w:rPr>
        <w:t>01601, Kyiv</w:t>
      </w:r>
      <w:r>
        <w:rPr>
          <w:lang w:val="en-GB"/>
        </w:rPr>
        <w:fldChar w:fldCharType="end"/>
      </w:r>
      <w:bookmarkEnd w:id="2"/>
      <w:r w:rsidR="00B35590" w:rsidRPr="001523C9">
        <w:t xml:space="preserve">, </w:t>
      </w:r>
      <w:bookmarkStart w:id="3" w:name="Land"/>
      <w:r w:rsidR="00B35590" w:rsidRPr="00591240">
        <w:rPr>
          <w:lang w:val="en-GB"/>
        </w:rPr>
        <w:fldChar w:fldCharType="begin">
          <w:ffData>
            <w:name w:val="Land"/>
            <w:enabled/>
            <w:calcOnExit w:val="0"/>
            <w:textInput/>
          </w:ffData>
        </w:fldChar>
      </w:r>
      <w:r w:rsidR="00B35590" w:rsidRPr="001523C9">
        <w:instrText xml:space="preserve"> FORMTEXT </w:instrText>
      </w:r>
      <w:r w:rsidR="00B35590" w:rsidRPr="00591240">
        <w:rPr>
          <w:lang w:val="en-GB"/>
        </w:rPr>
      </w:r>
      <w:r w:rsidR="00B35590" w:rsidRPr="00591240">
        <w:rPr>
          <w:lang w:val="en-GB"/>
        </w:rPr>
        <w:fldChar w:fldCharType="separate"/>
      </w:r>
      <w:r w:rsidR="00591240" w:rsidRPr="001523C9">
        <w:t>Ukraine</w:t>
      </w:r>
      <w:r w:rsidR="00B35590" w:rsidRPr="00591240">
        <w:rPr>
          <w:lang w:val="en-GB"/>
        </w:rPr>
        <w:fldChar w:fldCharType="end"/>
      </w:r>
      <w:bookmarkEnd w:id="3"/>
    </w:p>
    <w:p w14:paraId="1ADE16A2" w14:textId="02C37B01" w:rsidR="00B35590" w:rsidRPr="001523C9" w:rsidRDefault="00B35590" w:rsidP="00B35590">
      <w:pPr>
        <w:pStyle w:val="Marginalleiste1"/>
        <w:framePr w:wrap="around" w:x="8787" w:y="2674"/>
      </w:pPr>
      <w:r w:rsidRPr="001523C9">
        <w:t>T</w:t>
      </w:r>
      <w:r w:rsidRPr="001523C9">
        <w:tab/>
      </w:r>
      <w:r w:rsidR="00FF71C2">
        <w:rPr>
          <w:lang w:val="en-GB"/>
        </w:rPr>
        <w:fldChar w:fldCharType="begin">
          <w:ffData>
            <w:name w:val="Telefon"/>
            <w:enabled/>
            <w:calcOnExit w:val="0"/>
            <w:textInput>
              <w:default w:val="+38 044 581 19 56"/>
            </w:textInput>
          </w:ffData>
        </w:fldChar>
      </w:r>
      <w:bookmarkStart w:id="4" w:name="Telefon"/>
      <w:r w:rsidR="00FF71C2" w:rsidRPr="001523C9">
        <w:instrText xml:space="preserve"> FORMTEXT </w:instrText>
      </w:r>
      <w:r w:rsidR="00FF71C2">
        <w:rPr>
          <w:lang w:val="en-GB"/>
        </w:rPr>
      </w:r>
      <w:r w:rsidR="00FF71C2">
        <w:rPr>
          <w:lang w:val="en-GB"/>
        </w:rPr>
        <w:fldChar w:fldCharType="separate"/>
      </w:r>
      <w:r w:rsidR="00FF71C2" w:rsidRPr="001523C9">
        <w:rPr>
          <w:noProof/>
        </w:rPr>
        <w:t>+38 044 581 19 56</w:t>
      </w:r>
      <w:r w:rsidR="00FF71C2">
        <w:rPr>
          <w:lang w:val="en-GB"/>
        </w:rPr>
        <w:fldChar w:fldCharType="end"/>
      </w:r>
      <w:bookmarkEnd w:id="4"/>
    </w:p>
    <w:p w14:paraId="551716D2" w14:textId="24F48766" w:rsidR="00B35590" w:rsidRPr="00F5602C" w:rsidRDefault="000E36E7" w:rsidP="00B35590">
      <w:pPr>
        <w:pStyle w:val="Marginalleiste1"/>
        <w:framePr w:wrap="around" w:x="8787" w:y="2674"/>
      </w:pPr>
      <w:r>
        <w:rPr>
          <w:lang w:val="en-GB"/>
        </w:rPr>
        <w:fldChar w:fldCharType="begin">
          <w:ffData>
            <w:name w:val="EMail"/>
            <w:enabled/>
            <w:calcOnExit w:val="0"/>
            <w:textInput>
              <w:default w:val="giz-ukraine@giz.de"/>
            </w:textInput>
          </w:ffData>
        </w:fldChar>
      </w:r>
      <w:bookmarkStart w:id="5" w:name="EMail"/>
      <w:r w:rsidRPr="00F5602C">
        <w:instrText xml:space="preserve"> FORMTEXT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F5602C">
        <w:rPr>
          <w:noProof/>
        </w:rPr>
        <w:t>giz-ukraine@giz.de</w:t>
      </w:r>
      <w:r>
        <w:rPr>
          <w:lang w:val="en-GB"/>
        </w:rPr>
        <w:fldChar w:fldCharType="end"/>
      </w:r>
      <w:bookmarkEnd w:id="5"/>
    </w:p>
    <w:p w14:paraId="71D36B8D" w14:textId="77777777" w:rsidR="00B35590" w:rsidRPr="00F5602C" w:rsidRDefault="00591240" w:rsidP="00B35590">
      <w:pPr>
        <w:pStyle w:val="Marginalleiste1"/>
        <w:framePr w:wrap="around" w:x="8787" w:y="2674"/>
      </w:pPr>
      <w:bookmarkStart w:id="6" w:name="AddInternet"/>
      <w:r w:rsidRPr="00F5602C">
        <w:t xml:space="preserve"> </w:t>
      </w:r>
      <w:bookmarkEnd w:id="6"/>
    </w:p>
    <w:p w14:paraId="46770763" w14:textId="77777777" w:rsidR="00591240" w:rsidRPr="00C276C2" w:rsidRDefault="00591240" w:rsidP="00591240">
      <w:pPr>
        <w:pStyle w:val="Marginalleiste2"/>
        <w:framePr w:wrap="around" w:x="8788" w:y="6201"/>
      </w:pPr>
      <w:bookmarkStart w:id="7" w:name="tw_marginal"/>
      <w:r w:rsidRPr="00C276C2">
        <w:t>Deutsche Gesellschaft für</w:t>
      </w:r>
    </w:p>
    <w:p w14:paraId="5F6343DE" w14:textId="77777777" w:rsidR="00591240" w:rsidRPr="00C276C2" w:rsidRDefault="00591240" w:rsidP="00591240">
      <w:pPr>
        <w:pStyle w:val="Marginalleiste2"/>
        <w:framePr w:wrap="around" w:x="8788" w:y="6201"/>
      </w:pPr>
      <w:r w:rsidRPr="00C276C2">
        <w:t>Internationale Zusammenarbeit (GIZ) GmbH</w:t>
      </w:r>
    </w:p>
    <w:p w14:paraId="7E2F92DB" w14:textId="77777777" w:rsidR="00591240" w:rsidRPr="00C276C2" w:rsidRDefault="00591240" w:rsidP="00591240">
      <w:pPr>
        <w:pStyle w:val="Marginalleiste2"/>
        <w:framePr w:wrap="around" w:x="8788" w:y="6201"/>
      </w:pPr>
    </w:p>
    <w:p w14:paraId="0221DB64" w14:textId="77777777" w:rsidR="00591240" w:rsidRPr="00826403" w:rsidRDefault="00591240" w:rsidP="00591240">
      <w:pPr>
        <w:pStyle w:val="Marginalleiste2"/>
        <w:framePr w:wrap="around" w:x="8788" w:y="6201"/>
      </w:pPr>
      <w:r w:rsidRPr="00826403">
        <w:t xml:space="preserve">Registered </w:t>
      </w:r>
      <w:proofErr w:type="spellStart"/>
      <w:r w:rsidRPr="00826403">
        <w:t>offices</w:t>
      </w:r>
      <w:proofErr w:type="spellEnd"/>
    </w:p>
    <w:p w14:paraId="67EA3A4E" w14:textId="77777777" w:rsidR="00591240" w:rsidRPr="00826403" w:rsidRDefault="00591240" w:rsidP="00591240">
      <w:pPr>
        <w:pStyle w:val="Marginalleiste2"/>
        <w:framePr w:wrap="around" w:x="8788" w:y="6201"/>
      </w:pPr>
      <w:r w:rsidRPr="00826403">
        <w:t>Bonn and Eschborn, Germany</w:t>
      </w:r>
    </w:p>
    <w:p w14:paraId="1FCBBE46" w14:textId="77777777" w:rsidR="00591240" w:rsidRPr="00826403" w:rsidRDefault="00591240" w:rsidP="00591240">
      <w:pPr>
        <w:pStyle w:val="Marginalleiste2"/>
        <w:framePr w:wrap="around" w:x="8788" w:y="6201"/>
      </w:pPr>
    </w:p>
    <w:p w14:paraId="47104AC0" w14:textId="77777777" w:rsidR="00221BE5" w:rsidRPr="00127EE2" w:rsidRDefault="00221BE5" w:rsidP="00221BE5">
      <w:pPr>
        <w:pStyle w:val="Marginalleiste2"/>
        <w:framePr w:wrap="around" w:x="8788" w:y="6201"/>
      </w:pPr>
      <w:r w:rsidRPr="00127EE2">
        <w:t>Friedrich-Ebert-Allee 32 + 36</w:t>
      </w:r>
    </w:p>
    <w:p w14:paraId="57107BE5" w14:textId="77777777" w:rsidR="00221BE5" w:rsidRPr="00127EE2" w:rsidRDefault="00221BE5" w:rsidP="00221BE5">
      <w:pPr>
        <w:pStyle w:val="Marginalleiste2"/>
        <w:framePr w:wrap="around" w:x="8788" w:y="6201"/>
      </w:pPr>
      <w:r w:rsidRPr="00127EE2">
        <w:t>53113 Bonn, Deutschland</w:t>
      </w:r>
    </w:p>
    <w:p w14:paraId="2E6DD95C" w14:textId="77777777" w:rsidR="00221BE5" w:rsidRPr="00127EE2" w:rsidRDefault="00221BE5" w:rsidP="00221BE5">
      <w:pPr>
        <w:pStyle w:val="Marginalleiste2"/>
        <w:framePr w:wrap="around" w:x="8788" w:y="6201"/>
      </w:pPr>
      <w:r w:rsidRPr="00127EE2">
        <w:t>T</w:t>
      </w:r>
      <w:r w:rsidRPr="00127EE2">
        <w:tab/>
        <w:t>+49 228 44 60-0</w:t>
      </w:r>
    </w:p>
    <w:p w14:paraId="473857BE" w14:textId="77777777" w:rsidR="00221BE5" w:rsidRPr="00127EE2" w:rsidRDefault="00221BE5" w:rsidP="00221BE5">
      <w:pPr>
        <w:pStyle w:val="Marginalleiste2"/>
        <w:framePr w:wrap="around" w:x="8788" w:y="6201"/>
      </w:pPr>
      <w:r w:rsidRPr="00127EE2">
        <w:t>F</w:t>
      </w:r>
      <w:r w:rsidRPr="00127EE2">
        <w:tab/>
        <w:t>+49 228 44 60-17 66</w:t>
      </w:r>
    </w:p>
    <w:p w14:paraId="07C5C775" w14:textId="77777777" w:rsidR="00591240" w:rsidRPr="00C276C2" w:rsidRDefault="00591240" w:rsidP="00591240">
      <w:pPr>
        <w:pStyle w:val="Marginalleiste2"/>
        <w:framePr w:wrap="around" w:x="8788" w:y="6201"/>
      </w:pPr>
    </w:p>
    <w:p w14:paraId="49817B11" w14:textId="77777777" w:rsidR="00591240" w:rsidRPr="00C276C2" w:rsidRDefault="00591240" w:rsidP="00591240">
      <w:pPr>
        <w:pStyle w:val="Marginalleiste2"/>
        <w:framePr w:wrap="around" w:x="8788" w:y="6201"/>
      </w:pPr>
      <w:r w:rsidRPr="00C276C2">
        <w:t>Dag-Hammarskjöld-Weg 1 - 5</w:t>
      </w:r>
    </w:p>
    <w:p w14:paraId="075B116C" w14:textId="77777777" w:rsidR="00591240" w:rsidRPr="00826403" w:rsidRDefault="00591240" w:rsidP="00591240">
      <w:pPr>
        <w:pStyle w:val="Marginalleiste2"/>
        <w:framePr w:wrap="around" w:x="8788" w:y="6201"/>
        <w:rPr>
          <w:lang w:val="en-US"/>
        </w:rPr>
      </w:pPr>
      <w:r w:rsidRPr="00826403">
        <w:rPr>
          <w:lang w:val="en-US"/>
        </w:rPr>
        <w:t>65760 Eschborn, Germany</w:t>
      </w:r>
    </w:p>
    <w:p w14:paraId="4BB81255" w14:textId="77777777" w:rsidR="00591240" w:rsidRPr="00826403" w:rsidRDefault="00591240" w:rsidP="00591240">
      <w:pPr>
        <w:pStyle w:val="Marginalleiste2"/>
        <w:framePr w:wrap="around" w:x="8788" w:y="6201"/>
        <w:rPr>
          <w:lang w:val="en-US"/>
        </w:rPr>
      </w:pPr>
      <w:r w:rsidRPr="00826403">
        <w:rPr>
          <w:lang w:val="en-US"/>
        </w:rPr>
        <w:t>T</w:t>
      </w:r>
      <w:r w:rsidRPr="00826403">
        <w:rPr>
          <w:lang w:val="en-US"/>
        </w:rPr>
        <w:tab/>
        <w:t>+49 61 96 79-0</w:t>
      </w:r>
    </w:p>
    <w:p w14:paraId="6FA42643" w14:textId="77777777" w:rsidR="00591240" w:rsidRPr="00826403" w:rsidRDefault="00591240" w:rsidP="00591240">
      <w:pPr>
        <w:pStyle w:val="Marginalleiste2"/>
        <w:framePr w:wrap="around" w:x="8788" w:y="6201"/>
        <w:rPr>
          <w:lang w:val="en-US"/>
        </w:rPr>
      </w:pPr>
      <w:r w:rsidRPr="00826403">
        <w:rPr>
          <w:lang w:val="en-US"/>
        </w:rPr>
        <w:t>F</w:t>
      </w:r>
      <w:r w:rsidRPr="00826403">
        <w:rPr>
          <w:lang w:val="en-US"/>
        </w:rPr>
        <w:tab/>
        <w:t>+49 61 96 79-11 15</w:t>
      </w:r>
    </w:p>
    <w:p w14:paraId="075CBAF3" w14:textId="77777777" w:rsidR="00591240" w:rsidRPr="00826403" w:rsidRDefault="00591240" w:rsidP="00591240">
      <w:pPr>
        <w:pStyle w:val="Marginalleiste2"/>
        <w:framePr w:wrap="around" w:x="8788" w:y="6201"/>
        <w:rPr>
          <w:lang w:val="en-US"/>
        </w:rPr>
      </w:pPr>
    </w:p>
    <w:p w14:paraId="0B7CB141" w14:textId="77777777" w:rsidR="00591240" w:rsidRPr="00826403" w:rsidRDefault="00591240" w:rsidP="00591240">
      <w:pPr>
        <w:pStyle w:val="Marginalleiste2"/>
        <w:framePr w:wrap="around" w:x="8788" w:y="6201"/>
        <w:rPr>
          <w:lang w:val="en-US"/>
        </w:rPr>
      </w:pPr>
      <w:r w:rsidRPr="00826403">
        <w:rPr>
          <w:lang w:val="en-US"/>
        </w:rPr>
        <w:t>E</w:t>
      </w:r>
      <w:r w:rsidRPr="00826403">
        <w:rPr>
          <w:lang w:val="en-US"/>
        </w:rPr>
        <w:tab/>
      </w:r>
      <w:bookmarkStart w:id="8" w:name="AllgEmail"/>
      <w:r w:rsidRPr="00826403">
        <w:rPr>
          <w:lang w:val="en-US"/>
        </w:rPr>
        <w:t>info@giz.de</w:t>
      </w:r>
      <w:bookmarkEnd w:id="8"/>
    </w:p>
    <w:p w14:paraId="49A8CE33" w14:textId="77777777" w:rsidR="00591240" w:rsidRPr="00591240" w:rsidRDefault="00591240" w:rsidP="00591240">
      <w:pPr>
        <w:pStyle w:val="Marginalleiste2"/>
        <w:framePr w:wrap="around" w:x="8788" w:y="6201"/>
        <w:rPr>
          <w:lang w:val="en-GB"/>
        </w:rPr>
      </w:pPr>
      <w:r w:rsidRPr="00591240">
        <w:rPr>
          <w:lang w:val="en-GB"/>
        </w:rPr>
        <w:t>I</w:t>
      </w:r>
      <w:r w:rsidRPr="00591240">
        <w:rPr>
          <w:lang w:val="en-GB"/>
        </w:rPr>
        <w:tab/>
      </w:r>
      <w:bookmarkStart w:id="9" w:name="AllgInternet"/>
      <w:r w:rsidRPr="00591240">
        <w:rPr>
          <w:lang w:val="en-GB"/>
        </w:rPr>
        <w:t>www.giz.de</w:t>
      </w:r>
      <w:bookmarkEnd w:id="9"/>
    </w:p>
    <w:p w14:paraId="6BFB4E38" w14:textId="77777777" w:rsidR="00591240" w:rsidRPr="00591240" w:rsidRDefault="00591240" w:rsidP="00591240">
      <w:pPr>
        <w:pStyle w:val="Marginalleiste2"/>
        <w:framePr w:wrap="around" w:x="8788" w:y="6201"/>
        <w:rPr>
          <w:lang w:val="en-GB"/>
        </w:rPr>
      </w:pPr>
    </w:p>
    <w:p w14:paraId="22F4B66D" w14:textId="77777777" w:rsidR="00591240" w:rsidRPr="00591240" w:rsidRDefault="00591240" w:rsidP="00591240">
      <w:pPr>
        <w:pStyle w:val="Marginalleiste2"/>
        <w:framePr w:wrap="around" w:x="8788" w:y="6201"/>
        <w:rPr>
          <w:lang w:val="en-GB"/>
        </w:rPr>
      </w:pPr>
      <w:r w:rsidRPr="00591240">
        <w:rPr>
          <w:lang w:val="en-GB"/>
        </w:rPr>
        <w:t>Registered at</w:t>
      </w:r>
    </w:p>
    <w:p w14:paraId="210745A5" w14:textId="77777777" w:rsidR="00591240" w:rsidRPr="00591240" w:rsidRDefault="00591240" w:rsidP="00591240">
      <w:pPr>
        <w:pStyle w:val="Marginalleiste2"/>
        <w:framePr w:wrap="around" w:x="8788" w:y="6201"/>
        <w:rPr>
          <w:lang w:val="en-GB"/>
        </w:rPr>
      </w:pPr>
      <w:r w:rsidRPr="00591240">
        <w:rPr>
          <w:lang w:val="en-GB"/>
        </w:rPr>
        <w:t>Local court (</w:t>
      </w:r>
      <w:proofErr w:type="spellStart"/>
      <w:r w:rsidRPr="00591240">
        <w:rPr>
          <w:lang w:val="en-GB"/>
        </w:rPr>
        <w:t>Amtsgericht</w:t>
      </w:r>
      <w:proofErr w:type="spellEnd"/>
      <w:r w:rsidRPr="00591240">
        <w:rPr>
          <w:lang w:val="en-GB"/>
        </w:rPr>
        <w:t>)</w:t>
      </w:r>
    </w:p>
    <w:p w14:paraId="2F07A0D0" w14:textId="77777777" w:rsidR="00591240" w:rsidRPr="00591240" w:rsidRDefault="00591240" w:rsidP="00591240">
      <w:pPr>
        <w:pStyle w:val="Marginalleiste2"/>
        <w:framePr w:wrap="around" w:x="8788" w:y="6201"/>
        <w:rPr>
          <w:lang w:val="en-GB"/>
        </w:rPr>
      </w:pPr>
      <w:r w:rsidRPr="00591240">
        <w:rPr>
          <w:lang w:val="en-GB"/>
        </w:rPr>
        <w:t>Bonn, Germany</w:t>
      </w:r>
    </w:p>
    <w:p w14:paraId="52B1052E" w14:textId="77777777" w:rsidR="00591240" w:rsidRPr="00826403" w:rsidRDefault="00591240" w:rsidP="00591240">
      <w:pPr>
        <w:pStyle w:val="Marginalleiste2"/>
        <w:framePr w:wrap="around" w:x="8788" w:y="6201"/>
      </w:pPr>
      <w:r w:rsidRPr="00591240">
        <w:rPr>
          <w:lang w:val="en-GB"/>
        </w:rPr>
        <w:t xml:space="preserve">Registration no. </w:t>
      </w:r>
      <w:r w:rsidRPr="00826403">
        <w:t>HRB 18384</w:t>
      </w:r>
    </w:p>
    <w:p w14:paraId="6C20A9B3" w14:textId="77777777" w:rsidR="00591240" w:rsidRPr="00826403" w:rsidRDefault="00591240" w:rsidP="00591240">
      <w:pPr>
        <w:pStyle w:val="Marginalleiste2"/>
        <w:framePr w:wrap="around" w:x="8788" w:y="6201"/>
      </w:pPr>
      <w:proofErr w:type="spellStart"/>
      <w:r w:rsidRPr="00826403">
        <w:t>Local</w:t>
      </w:r>
      <w:proofErr w:type="spellEnd"/>
      <w:r w:rsidRPr="00826403">
        <w:t xml:space="preserve"> </w:t>
      </w:r>
      <w:proofErr w:type="spellStart"/>
      <w:r w:rsidRPr="00826403">
        <w:t>court</w:t>
      </w:r>
      <w:proofErr w:type="spellEnd"/>
      <w:r w:rsidRPr="00826403">
        <w:t xml:space="preserve"> (Amtsgericht)</w:t>
      </w:r>
    </w:p>
    <w:p w14:paraId="3C1B18C3" w14:textId="77777777" w:rsidR="00591240" w:rsidRPr="00826403" w:rsidRDefault="00591240" w:rsidP="00591240">
      <w:pPr>
        <w:pStyle w:val="Marginalleiste2"/>
        <w:framePr w:wrap="around" w:x="8788" w:y="6201"/>
      </w:pPr>
      <w:r w:rsidRPr="00826403">
        <w:t>Frankfurt am Main, Germany</w:t>
      </w:r>
    </w:p>
    <w:p w14:paraId="7691B77F" w14:textId="77777777" w:rsidR="00591240" w:rsidRPr="00591240" w:rsidRDefault="00591240" w:rsidP="00591240">
      <w:pPr>
        <w:pStyle w:val="Marginalleiste2"/>
        <w:framePr w:wrap="around" w:x="8788" w:y="6201"/>
        <w:rPr>
          <w:lang w:val="en-GB"/>
        </w:rPr>
      </w:pPr>
      <w:r w:rsidRPr="00591240">
        <w:rPr>
          <w:lang w:val="en-GB"/>
        </w:rPr>
        <w:t>Registration no. HRB 12394</w:t>
      </w:r>
    </w:p>
    <w:p w14:paraId="4F3967FD" w14:textId="77777777" w:rsidR="00591240" w:rsidRPr="00591240" w:rsidRDefault="00591240" w:rsidP="00591240">
      <w:pPr>
        <w:pStyle w:val="Marginalleiste2"/>
        <w:framePr w:wrap="around" w:x="8788" w:y="6201"/>
        <w:rPr>
          <w:lang w:val="en-GB"/>
        </w:rPr>
      </w:pPr>
      <w:bookmarkStart w:id="10" w:name="tw_noexternal_1"/>
      <w:bookmarkEnd w:id="10"/>
    </w:p>
    <w:p w14:paraId="2DBF6EDC" w14:textId="77777777" w:rsidR="00EF73F1" w:rsidRPr="00D231B1" w:rsidRDefault="00EF73F1" w:rsidP="00EF73F1">
      <w:pPr>
        <w:pStyle w:val="Marginalleiste2"/>
        <w:framePr w:wrap="around" w:x="8788" w:y="6201"/>
        <w:rPr>
          <w:lang w:val="en-GB"/>
        </w:rPr>
      </w:pPr>
      <w:r w:rsidRPr="00D231B1">
        <w:rPr>
          <w:lang w:val="en-GB"/>
        </w:rPr>
        <w:t>Chairman of the Supervisory Board</w:t>
      </w:r>
    </w:p>
    <w:p w14:paraId="240CBEFF" w14:textId="77777777" w:rsidR="00EF73F1" w:rsidRPr="00D231B1" w:rsidRDefault="00EF73F1" w:rsidP="00EF73F1">
      <w:pPr>
        <w:pStyle w:val="Marginalleiste2"/>
        <w:framePr w:wrap="around" w:x="8788" w:y="6201"/>
        <w:rPr>
          <w:lang w:val="en-GB"/>
        </w:rPr>
      </w:pPr>
      <w:r w:rsidRPr="00D231B1">
        <w:rPr>
          <w:lang w:val="en-GB"/>
        </w:rPr>
        <w:t>Jochen Flasbarth, State Secretary</w:t>
      </w:r>
    </w:p>
    <w:p w14:paraId="4E5C3E12" w14:textId="77777777" w:rsidR="00591240" w:rsidRPr="00591240" w:rsidRDefault="00591240" w:rsidP="00591240">
      <w:pPr>
        <w:pStyle w:val="Marginalleiste2"/>
        <w:framePr w:wrap="around" w:x="8788" w:y="6201"/>
        <w:rPr>
          <w:lang w:val="en-GB"/>
        </w:rPr>
      </w:pPr>
    </w:p>
    <w:p w14:paraId="43C61886" w14:textId="77777777" w:rsidR="00591240" w:rsidRPr="00404959" w:rsidRDefault="00591240" w:rsidP="00591240">
      <w:pPr>
        <w:pStyle w:val="Marginalleiste2"/>
        <w:framePr w:wrap="around" w:x="8788" w:y="6201"/>
        <w:rPr>
          <w:lang w:val="en-US"/>
        </w:rPr>
      </w:pPr>
      <w:r w:rsidRPr="00404959">
        <w:rPr>
          <w:lang w:val="en-US"/>
        </w:rPr>
        <w:t>Management Board</w:t>
      </w:r>
    </w:p>
    <w:p w14:paraId="3E1CA309" w14:textId="77777777" w:rsidR="00404959" w:rsidRPr="008F717A" w:rsidRDefault="00404959" w:rsidP="00404959">
      <w:pPr>
        <w:pStyle w:val="Marginalleiste2"/>
        <w:framePr w:wrap="around" w:x="8788" w:y="6201"/>
      </w:pPr>
      <w:r w:rsidRPr="008F717A">
        <w:t>Thorsten Schäfer-Gümbel (Chair)</w:t>
      </w:r>
    </w:p>
    <w:p w14:paraId="066F5747" w14:textId="77777777" w:rsidR="00E1502E" w:rsidRDefault="00404959" w:rsidP="00404959">
      <w:pPr>
        <w:pStyle w:val="Marginalleiste2"/>
        <w:framePr w:wrap="around" w:x="8788" w:y="6201"/>
      </w:pPr>
      <w:r w:rsidRPr="00404959">
        <w:t>Ingrid-Gabriela Hoven</w:t>
      </w:r>
    </w:p>
    <w:p w14:paraId="6BA75D85" w14:textId="56C83E42" w:rsidR="00404959" w:rsidRPr="00404959" w:rsidRDefault="00E1502E" w:rsidP="00404959">
      <w:pPr>
        <w:pStyle w:val="Marginalleiste2"/>
        <w:framePr w:wrap="around" w:x="8788" w:y="6201"/>
      </w:pPr>
      <w:r>
        <w:t>Anna Sophie Herken</w:t>
      </w:r>
      <w:r w:rsidR="00404959" w:rsidRPr="00404959">
        <w:t xml:space="preserve"> </w:t>
      </w:r>
    </w:p>
    <w:p w14:paraId="5A935325" w14:textId="77777777" w:rsidR="00591240" w:rsidRPr="00384E64" w:rsidRDefault="00591240" w:rsidP="00591240">
      <w:pPr>
        <w:pStyle w:val="Marginalleiste2"/>
        <w:framePr w:wrap="around" w:x="8788" w:y="6201"/>
      </w:pPr>
      <w:bookmarkStart w:id="11" w:name="tw_noexternal_2"/>
    </w:p>
    <w:bookmarkEnd w:id="7"/>
    <w:bookmarkEnd w:id="11"/>
    <w:p w14:paraId="0D146B9E" w14:textId="77777777" w:rsidR="006656C1" w:rsidRDefault="006656C1" w:rsidP="006656C1">
      <w:pPr>
        <w:rPr>
          <w:lang w:val="uk-UA" w:eastAsia="de-DE"/>
        </w:rPr>
      </w:pPr>
    </w:p>
    <w:p w14:paraId="0B9ADB51" w14:textId="78A87BCD" w:rsidR="006656C1" w:rsidRPr="00400F4A" w:rsidRDefault="006656C1" w:rsidP="00400F4A">
      <w:pPr>
        <w:rPr>
          <w:b/>
          <w:bCs/>
          <w:lang w:val="uk-UA" w:eastAsia="de-DE"/>
        </w:rPr>
      </w:pPr>
      <w:r w:rsidRPr="00400F4A">
        <w:rPr>
          <w:b/>
          <w:bCs/>
          <w:lang w:val="uk-UA" w:eastAsia="de-DE"/>
        </w:rPr>
        <w:t>List of reputable banks / Список уповноважених банків:</w:t>
      </w:r>
    </w:p>
    <w:p w14:paraId="75D8AD86" w14:textId="77777777" w:rsidR="006656C1" w:rsidRPr="00400F4A" w:rsidRDefault="006656C1" w:rsidP="00400F4A">
      <w:pPr>
        <w:rPr>
          <w:b/>
          <w:bCs/>
          <w:lang w:eastAsia="de-DE"/>
        </w:rPr>
      </w:pPr>
    </w:p>
    <w:p w14:paraId="132005BE" w14:textId="77777777" w:rsidR="00826403" w:rsidRPr="00400F4A" w:rsidRDefault="00826403" w:rsidP="00400F4A">
      <w:pPr>
        <w:rPr>
          <w:b/>
          <w:bCs/>
          <w:lang w:eastAsia="de-DE"/>
        </w:rPr>
      </w:pPr>
    </w:p>
    <w:p w14:paraId="21536FB0" w14:textId="4270B33A" w:rsidR="00826403" w:rsidRPr="00400F4A" w:rsidRDefault="00826403" w:rsidP="00400F4A">
      <w:pPr>
        <w:rPr>
          <w:lang w:eastAsia="de-DE"/>
        </w:rPr>
      </w:pPr>
      <w:r w:rsidRPr="00400F4A">
        <w:rPr>
          <w:lang w:eastAsia="de-DE"/>
        </w:rPr>
        <w:t xml:space="preserve">GIZ accepts advance payment guarantees only from reputable banks, in this regard reputable banks are considered as </w:t>
      </w:r>
      <w:proofErr w:type="gramStart"/>
      <w:r w:rsidRPr="00400F4A">
        <w:rPr>
          <w:lang w:eastAsia="de-DE"/>
        </w:rPr>
        <w:t>banks  listed</w:t>
      </w:r>
      <w:proofErr w:type="gramEnd"/>
      <w:r w:rsidRPr="00400F4A">
        <w:rPr>
          <w:lang w:eastAsia="de-DE"/>
        </w:rPr>
        <w:t xml:space="preserve"> in list of National Bank of Ukraine, Systemically Important Banks under the following link:</w:t>
      </w:r>
    </w:p>
    <w:p w14:paraId="299CB50E" w14:textId="77777777" w:rsidR="00826403" w:rsidRPr="00400F4A" w:rsidRDefault="00826403" w:rsidP="00400F4A">
      <w:pPr>
        <w:rPr>
          <w:lang w:eastAsia="de-DE"/>
        </w:rPr>
      </w:pPr>
    </w:p>
    <w:p w14:paraId="78B40632" w14:textId="16FE20D5" w:rsidR="00826403" w:rsidRPr="00400F4A" w:rsidRDefault="00826403" w:rsidP="00400F4A">
      <w:pPr>
        <w:rPr>
          <w:lang w:eastAsia="de-DE"/>
        </w:rPr>
      </w:pPr>
      <w:hyperlink r:id="rId11" w:history="1">
        <w:r w:rsidRPr="00400F4A">
          <w:rPr>
            <w:rStyle w:val="Hyperlink"/>
            <w:lang w:eastAsia="de-DE"/>
          </w:rPr>
          <w:t>https://bank.gov.ua/en/news/all/rozshireno-perelik-sistemno-vajlivih-bankiv</w:t>
        </w:r>
      </w:hyperlink>
      <w:r w:rsidRPr="00400F4A">
        <w:rPr>
          <w:lang w:eastAsia="de-DE"/>
        </w:rPr>
        <w:t xml:space="preserve">  </w:t>
      </w:r>
    </w:p>
    <w:p w14:paraId="214163C4" w14:textId="77777777" w:rsidR="00826403" w:rsidRPr="00400F4A" w:rsidRDefault="00826403" w:rsidP="00400F4A">
      <w:pPr>
        <w:rPr>
          <w:b/>
          <w:bCs/>
          <w:lang w:eastAsia="de-DE"/>
        </w:rPr>
      </w:pPr>
    </w:p>
    <w:p w14:paraId="7A88A759" w14:textId="77777777" w:rsidR="00826403" w:rsidRPr="00400F4A" w:rsidRDefault="00826403" w:rsidP="00400F4A">
      <w:pPr>
        <w:rPr>
          <w:b/>
          <w:bCs/>
          <w:lang w:eastAsia="de-DE"/>
        </w:rPr>
      </w:pPr>
    </w:p>
    <w:p w14:paraId="3192F512" w14:textId="22509456" w:rsidR="006656C1" w:rsidRPr="00400F4A" w:rsidRDefault="003255C0" w:rsidP="00400F4A">
      <w:pPr>
        <w:rPr>
          <w:lang w:val="ru-RU" w:eastAsia="de-DE"/>
        </w:rPr>
      </w:pPr>
      <w:r w:rsidRPr="00400F4A">
        <w:rPr>
          <w:lang w:eastAsia="de-DE"/>
        </w:rPr>
        <w:t>GIZ</w:t>
      </w:r>
      <w:r w:rsidRPr="00400F4A">
        <w:rPr>
          <w:lang w:val="ru-RU" w:eastAsia="de-DE"/>
        </w:rPr>
        <w:t xml:space="preserve"> приймає гарантії повернення авансового платежу лише від надійних банків. У цьому контексті надійними банками вважаються банки, включені до переліку системно важливих банків Національний банк України за наступним посиланням:</w:t>
      </w:r>
    </w:p>
    <w:p w14:paraId="7CAC92DC" w14:textId="77777777" w:rsidR="003255C0" w:rsidRPr="00400F4A" w:rsidRDefault="003255C0" w:rsidP="00400F4A">
      <w:pPr>
        <w:rPr>
          <w:lang w:val="ru-RU" w:eastAsia="de-DE"/>
        </w:rPr>
      </w:pPr>
    </w:p>
    <w:p w14:paraId="70FA6730" w14:textId="77777777" w:rsidR="003255C0" w:rsidRPr="00400F4A" w:rsidRDefault="003255C0" w:rsidP="00400F4A">
      <w:pPr>
        <w:rPr>
          <w:lang w:val="ru-RU" w:eastAsia="de-DE"/>
        </w:rPr>
      </w:pPr>
      <w:hyperlink r:id="rId12" w:history="1">
        <w:r w:rsidRPr="00400F4A">
          <w:rPr>
            <w:rStyle w:val="Hyperlink"/>
            <w:lang w:eastAsia="de-DE"/>
          </w:rPr>
          <w:t>https</w:t>
        </w:r>
        <w:r w:rsidRPr="00400F4A">
          <w:rPr>
            <w:rStyle w:val="Hyperlink"/>
            <w:lang w:val="ru-RU" w:eastAsia="de-DE"/>
          </w:rPr>
          <w:t>://</w:t>
        </w:r>
        <w:r w:rsidRPr="00400F4A">
          <w:rPr>
            <w:rStyle w:val="Hyperlink"/>
            <w:lang w:eastAsia="de-DE"/>
          </w:rPr>
          <w:t>bank</w:t>
        </w:r>
        <w:r w:rsidRPr="00400F4A">
          <w:rPr>
            <w:rStyle w:val="Hyperlink"/>
            <w:lang w:val="ru-RU" w:eastAsia="de-DE"/>
          </w:rPr>
          <w:t>.</w:t>
        </w:r>
        <w:r w:rsidRPr="00400F4A">
          <w:rPr>
            <w:rStyle w:val="Hyperlink"/>
            <w:lang w:eastAsia="de-DE"/>
          </w:rPr>
          <w:t>gov</w:t>
        </w:r>
        <w:r w:rsidRPr="00400F4A">
          <w:rPr>
            <w:rStyle w:val="Hyperlink"/>
            <w:lang w:val="ru-RU" w:eastAsia="de-DE"/>
          </w:rPr>
          <w:t>.</w:t>
        </w:r>
        <w:proofErr w:type="spellStart"/>
        <w:r w:rsidRPr="00400F4A">
          <w:rPr>
            <w:rStyle w:val="Hyperlink"/>
            <w:lang w:eastAsia="de-DE"/>
          </w:rPr>
          <w:t>ua</w:t>
        </w:r>
        <w:proofErr w:type="spellEnd"/>
        <w:r w:rsidRPr="00400F4A">
          <w:rPr>
            <w:rStyle w:val="Hyperlink"/>
            <w:lang w:val="ru-RU" w:eastAsia="de-DE"/>
          </w:rPr>
          <w:t>/</w:t>
        </w:r>
        <w:proofErr w:type="spellStart"/>
        <w:r w:rsidRPr="00400F4A">
          <w:rPr>
            <w:rStyle w:val="Hyperlink"/>
            <w:lang w:eastAsia="de-DE"/>
          </w:rPr>
          <w:t>en</w:t>
        </w:r>
        <w:proofErr w:type="spellEnd"/>
        <w:r w:rsidRPr="00400F4A">
          <w:rPr>
            <w:rStyle w:val="Hyperlink"/>
            <w:lang w:val="ru-RU" w:eastAsia="de-DE"/>
          </w:rPr>
          <w:t>/</w:t>
        </w:r>
        <w:r w:rsidRPr="00400F4A">
          <w:rPr>
            <w:rStyle w:val="Hyperlink"/>
            <w:lang w:eastAsia="de-DE"/>
          </w:rPr>
          <w:t>news</w:t>
        </w:r>
        <w:r w:rsidRPr="00400F4A">
          <w:rPr>
            <w:rStyle w:val="Hyperlink"/>
            <w:lang w:val="ru-RU" w:eastAsia="de-DE"/>
          </w:rPr>
          <w:t>/</w:t>
        </w:r>
        <w:r w:rsidRPr="00400F4A">
          <w:rPr>
            <w:rStyle w:val="Hyperlink"/>
            <w:lang w:eastAsia="de-DE"/>
          </w:rPr>
          <w:t>all</w:t>
        </w:r>
        <w:r w:rsidRPr="00400F4A">
          <w:rPr>
            <w:rStyle w:val="Hyperlink"/>
            <w:lang w:val="ru-RU" w:eastAsia="de-DE"/>
          </w:rPr>
          <w:t>/</w:t>
        </w:r>
        <w:proofErr w:type="spellStart"/>
        <w:r w:rsidRPr="00400F4A">
          <w:rPr>
            <w:rStyle w:val="Hyperlink"/>
            <w:lang w:eastAsia="de-DE"/>
          </w:rPr>
          <w:t>rozshireno</w:t>
        </w:r>
        <w:proofErr w:type="spellEnd"/>
        <w:r w:rsidRPr="00400F4A">
          <w:rPr>
            <w:rStyle w:val="Hyperlink"/>
            <w:lang w:val="ru-RU" w:eastAsia="de-DE"/>
          </w:rPr>
          <w:t>-</w:t>
        </w:r>
        <w:proofErr w:type="spellStart"/>
        <w:r w:rsidRPr="00400F4A">
          <w:rPr>
            <w:rStyle w:val="Hyperlink"/>
            <w:lang w:eastAsia="de-DE"/>
          </w:rPr>
          <w:t>perelik</w:t>
        </w:r>
        <w:proofErr w:type="spellEnd"/>
        <w:r w:rsidRPr="00400F4A">
          <w:rPr>
            <w:rStyle w:val="Hyperlink"/>
            <w:lang w:val="ru-RU" w:eastAsia="de-DE"/>
          </w:rPr>
          <w:t>-</w:t>
        </w:r>
        <w:proofErr w:type="spellStart"/>
        <w:r w:rsidRPr="00400F4A">
          <w:rPr>
            <w:rStyle w:val="Hyperlink"/>
            <w:lang w:eastAsia="de-DE"/>
          </w:rPr>
          <w:t>sistemno</w:t>
        </w:r>
        <w:proofErr w:type="spellEnd"/>
        <w:r w:rsidRPr="00400F4A">
          <w:rPr>
            <w:rStyle w:val="Hyperlink"/>
            <w:lang w:val="ru-RU" w:eastAsia="de-DE"/>
          </w:rPr>
          <w:t>-</w:t>
        </w:r>
        <w:proofErr w:type="spellStart"/>
        <w:r w:rsidRPr="00400F4A">
          <w:rPr>
            <w:rStyle w:val="Hyperlink"/>
            <w:lang w:eastAsia="de-DE"/>
          </w:rPr>
          <w:t>vajlivih</w:t>
        </w:r>
        <w:proofErr w:type="spellEnd"/>
        <w:r w:rsidRPr="00400F4A">
          <w:rPr>
            <w:rStyle w:val="Hyperlink"/>
            <w:lang w:val="ru-RU" w:eastAsia="de-DE"/>
          </w:rPr>
          <w:t>-</w:t>
        </w:r>
        <w:proofErr w:type="spellStart"/>
        <w:r w:rsidRPr="00400F4A">
          <w:rPr>
            <w:rStyle w:val="Hyperlink"/>
            <w:lang w:eastAsia="de-DE"/>
          </w:rPr>
          <w:t>bankiv</w:t>
        </w:r>
        <w:proofErr w:type="spellEnd"/>
      </w:hyperlink>
      <w:r w:rsidRPr="00400F4A">
        <w:rPr>
          <w:lang w:val="ru-RU" w:eastAsia="de-DE"/>
        </w:rPr>
        <w:t xml:space="preserve">  </w:t>
      </w:r>
    </w:p>
    <w:p w14:paraId="03DDD9D5" w14:textId="77777777" w:rsidR="003255C0" w:rsidRPr="00400F4A" w:rsidRDefault="003255C0" w:rsidP="00400F4A">
      <w:pPr>
        <w:rPr>
          <w:lang w:val="ru-RU" w:eastAsia="de-DE"/>
        </w:rPr>
      </w:pPr>
    </w:p>
    <w:p w14:paraId="20623E06" w14:textId="77777777" w:rsidR="003255C0" w:rsidRPr="00400F4A" w:rsidRDefault="003255C0" w:rsidP="00400F4A">
      <w:pPr>
        <w:rPr>
          <w:lang w:val="ru-RU" w:eastAsia="de-DE"/>
        </w:rPr>
      </w:pPr>
    </w:p>
    <w:tbl>
      <w:tblPr>
        <w:tblStyle w:val="TableGrid"/>
        <w:tblW w:w="68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7B048C" w:rsidRPr="00400F4A" w14:paraId="039E001C" w14:textId="77777777" w:rsidTr="007B048C">
        <w:trPr>
          <w:trHeight w:val="825"/>
        </w:trPr>
        <w:tc>
          <w:tcPr>
            <w:tcW w:w="6804" w:type="dxa"/>
            <w:hideMark/>
          </w:tcPr>
          <w:p w14:paraId="1DFCBAFB" w14:textId="77777777" w:rsidR="007B048C" w:rsidRPr="00400F4A" w:rsidRDefault="007B048C" w:rsidP="00400F4A">
            <w:pPr>
              <w:rPr>
                <w:lang w:eastAsia="de-DE"/>
              </w:rPr>
            </w:pPr>
            <w:r w:rsidRPr="00400F4A">
              <w:rPr>
                <w:lang w:eastAsia="de-DE"/>
              </w:rPr>
              <w:t>Dear Sir/Madam,</w:t>
            </w:r>
            <w:r w:rsidRPr="00400F4A">
              <w:rPr>
                <w:lang w:eastAsia="de-DE"/>
              </w:rPr>
              <w:br/>
            </w:r>
            <w:r w:rsidRPr="00400F4A">
              <w:rPr>
                <w:lang w:eastAsia="de-DE"/>
              </w:rPr>
              <w:br/>
              <w:t>With this letter we confirm that all eligibility criteria specified below are met:</w:t>
            </w:r>
          </w:p>
        </w:tc>
      </w:tr>
      <w:tr w:rsidR="007B048C" w:rsidRPr="00400F4A" w14:paraId="0EC8D097" w14:textId="77777777" w:rsidTr="007B048C">
        <w:trPr>
          <w:trHeight w:val="1579"/>
        </w:trPr>
        <w:tc>
          <w:tcPr>
            <w:tcW w:w="6804" w:type="dxa"/>
            <w:hideMark/>
          </w:tcPr>
          <w:p w14:paraId="5F76EC3D" w14:textId="77777777" w:rsidR="007B048C" w:rsidRPr="00400F4A" w:rsidRDefault="007B048C" w:rsidP="00400F4A">
            <w:pPr>
              <w:rPr>
                <w:lang w:eastAsia="de-DE"/>
              </w:rPr>
            </w:pPr>
            <w:r w:rsidRPr="00400F4A">
              <w:rPr>
                <w:lang w:eastAsia="de-DE"/>
              </w:rPr>
              <w:t>- we confirm our intention to participate in the tender under the conditions specified in the tender documentation;</w:t>
            </w:r>
            <w:r w:rsidRPr="00400F4A">
              <w:rPr>
                <w:lang w:eastAsia="de-DE"/>
              </w:rPr>
              <w:br/>
              <w:t xml:space="preserve">- in case of awarding of our company as a winner of the tender we </w:t>
            </w:r>
            <w:proofErr w:type="spellStart"/>
            <w:r w:rsidRPr="00400F4A">
              <w:rPr>
                <w:lang w:eastAsia="de-DE"/>
              </w:rPr>
              <w:t>conmfirm</w:t>
            </w:r>
            <w:proofErr w:type="spellEnd"/>
            <w:r w:rsidRPr="00400F4A">
              <w:rPr>
                <w:lang w:eastAsia="de-DE"/>
              </w:rPr>
              <w:t xml:space="preserve"> our readiness to initiate immediately (after tender results announcement) the necessary procedures with its reputable bank and present to the Employer the necessary Advance Payment Guarantee on time;</w:t>
            </w:r>
          </w:p>
          <w:p w14:paraId="7051D798" w14:textId="50E6190B" w:rsidR="007B048C" w:rsidRPr="00400F4A" w:rsidRDefault="007B048C" w:rsidP="00400F4A">
            <w:pPr>
              <w:rPr>
                <w:lang w:eastAsia="de-DE"/>
              </w:rPr>
            </w:pPr>
            <w:r w:rsidRPr="00400F4A">
              <w:rPr>
                <w:lang w:eastAsia="de-DE"/>
              </w:rPr>
              <w:t>- we have familiarized ourselves with the list of reputable banks.</w:t>
            </w:r>
          </w:p>
        </w:tc>
      </w:tr>
      <w:tr w:rsidR="007B048C" w:rsidRPr="00400F4A" w14:paraId="1D55E158" w14:textId="77777777" w:rsidTr="007B048C">
        <w:trPr>
          <w:trHeight w:val="765"/>
        </w:trPr>
        <w:tc>
          <w:tcPr>
            <w:tcW w:w="6804" w:type="dxa"/>
            <w:hideMark/>
          </w:tcPr>
          <w:p w14:paraId="48F6F9C3" w14:textId="77777777" w:rsidR="007B048C" w:rsidRPr="00400F4A" w:rsidRDefault="007B048C" w:rsidP="00400F4A">
            <w:pPr>
              <w:rPr>
                <w:lang w:eastAsia="de-DE"/>
              </w:rPr>
            </w:pPr>
          </w:p>
          <w:p w14:paraId="45D87D90" w14:textId="77777777" w:rsidR="007B048C" w:rsidRPr="00400F4A" w:rsidRDefault="007B048C" w:rsidP="00400F4A">
            <w:pPr>
              <w:rPr>
                <w:lang w:eastAsia="de-DE"/>
              </w:rPr>
            </w:pPr>
            <w:r w:rsidRPr="00400F4A">
              <w:rPr>
                <w:lang w:eastAsia="de-DE"/>
              </w:rPr>
              <w:t>Шановні пані та панове,</w:t>
            </w:r>
            <w:r w:rsidRPr="00400F4A">
              <w:rPr>
                <w:lang w:eastAsia="de-DE"/>
              </w:rPr>
              <w:br/>
            </w:r>
            <w:r w:rsidRPr="00400F4A">
              <w:rPr>
                <w:lang w:eastAsia="de-DE"/>
              </w:rPr>
              <w:br/>
              <w:t>Цим листом ми підтверджуємо відповідність всім нижчезазначеним критеріям:</w:t>
            </w:r>
          </w:p>
        </w:tc>
      </w:tr>
      <w:tr w:rsidR="007B048C" w:rsidRPr="00400F4A" w14:paraId="62A082F0" w14:textId="77777777" w:rsidTr="007B048C">
        <w:trPr>
          <w:trHeight w:val="1534"/>
        </w:trPr>
        <w:tc>
          <w:tcPr>
            <w:tcW w:w="6804" w:type="dxa"/>
            <w:hideMark/>
          </w:tcPr>
          <w:p w14:paraId="02B2B341" w14:textId="77777777" w:rsidR="007B048C" w:rsidRPr="00400F4A" w:rsidRDefault="007B048C" w:rsidP="00400F4A">
            <w:pPr>
              <w:rPr>
                <w:lang w:eastAsia="de-DE"/>
              </w:rPr>
            </w:pPr>
            <w:r w:rsidRPr="00400F4A">
              <w:rPr>
                <w:lang w:eastAsia="de-DE"/>
              </w:rPr>
              <w:t>- ми підтверджуємо наш намір участі у тендері на умовах, вказаний у тендерній документації;</w:t>
            </w:r>
            <w:r w:rsidRPr="00400F4A">
              <w:rPr>
                <w:lang w:eastAsia="de-DE"/>
              </w:rPr>
              <w:br/>
              <w:t>- у випадку оголошення нашої компанії переможцем тендеру ми підтверджуємо готовність негайно (після оголошення результатів тендеру) розпочати необхідні процедури в уповноваженому банку та надати Замовнику необхідну Банківську гарантію повернення авансового платежу вчасно;</w:t>
            </w:r>
          </w:p>
          <w:p w14:paraId="1C9386A1" w14:textId="1DB1ECE4" w:rsidR="007B048C" w:rsidRPr="00400F4A" w:rsidRDefault="007B048C" w:rsidP="00400F4A">
            <w:pPr>
              <w:rPr>
                <w:lang w:val="ru-RU" w:eastAsia="de-DE"/>
              </w:rPr>
            </w:pPr>
            <w:r w:rsidRPr="00400F4A">
              <w:rPr>
                <w:lang w:val="ru-RU" w:eastAsia="de-DE"/>
              </w:rPr>
              <w:t>- ми ознайомились зі список уповноважених банків.</w:t>
            </w:r>
          </w:p>
        </w:tc>
      </w:tr>
    </w:tbl>
    <w:p w14:paraId="2D1F45E6" w14:textId="77777777" w:rsidR="003255C0" w:rsidRDefault="003255C0" w:rsidP="003255C0">
      <w:pPr>
        <w:jc w:val="both"/>
        <w:rPr>
          <w:sz w:val="24"/>
          <w:szCs w:val="24"/>
          <w:lang w:val="ru-RU" w:eastAsia="de-DE"/>
        </w:rPr>
      </w:pPr>
    </w:p>
    <w:tbl>
      <w:tblPr>
        <w:tblStyle w:val="TableGrid"/>
        <w:tblW w:w="8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3"/>
        <w:gridCol w:w="809"/>
        <w:gridCol w:w="798"/>
        <w:gridCol w:w="790"/>
        <w:gridCol w:w="475"/>
        <w:gridCol w:w="2386"/>
      </w:tblGrid>
      <w:tr w:rsidR="00000404" w:rsidRPr="001D37A2" w14:paraId="1DB8852B" w14:textId="77777777" w:rsidTr="00CB3220">
        <w:trPr>
          <w:trHeight w:val="290"/>
        </w:trPr>
        <w:tc>
          <w:tcPr>
            <w:tcW w:w="3093" w:type="dxa"/>
            <w:noWrap/>
            <w:hideMark/>
          </w:tcPr>
          <w:p w14:paraId="4A47A958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  <w:proofErr w:type="spellStart"/>
            <w:r w:rsidRPr="001D37A2">
              <w:rPr>
                <w:color w:val="000000"/>
                <w:lang w:eastAsia="uk-UA"/>
              </w:rPr>
              <w:t>Посада</w:t>
            </w:r>
            <w:proofErr w:type="spellEnd"/>
            <w:r w:rsidRPr="001D37A2">
              <w:rPr>
                <w:color w:val="000000"/>
                <w:lang w:eastAsia="uk-UA"/>
              </w:rPr>
              <w:t>/ Title</w:t>
            </w:r>
          </w:p>
        </w:tc>
        <w:tc>
          <w:tcPr>
            <w:tcW w:w="809" w:type="dxa"/>
            <w:noWrap/>
            <w:hideMark/>
          </w:tcPr>
          <w:p w14:paraId="3A388403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  <w:r w:rsidRPr="001D37A2">
              <w:rPr>
                <w:color w:val="000000"/>
                <w:lang w:eastAsia="uk-UA"/>
              </w:rPr>
              <w:t> </w:t>
            </w:r>
          </w:p>
        </w:tc>
        <w:tc>
          <w:tcPr>
            <w:tcW w:w="798" w:type="dxa"/>
            <w:noWrap/>
            <w:hideMark/>
          </w:tcPr>
          <w:p w14:paraId="252D4846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  <w:r w:rsidRPr="001D37A2">
              <w:rPr>
                <w:color w:val="000000"/>
                <w:lang w:eastAsia="uk-UA"/>
              </w:rPr>
              <w:t> </w:t>
            </w:r>
          </w:p>
        </w:tc>
        <w:tc>
          <w:tcPr>
            <w:tcW w:w="790" w:type="dxa"/>
            <w:noWrap/>
            <w:hideMark/>
          </w:tcPr>
          <w:p w14:paraId="553A6F75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  <w:r w:rsidRPr="001D37A2">
              <w:rPr>
                <w:color w:val="000000"/>
                <w:lang w:eastAsia="uk-UA"/>
              </w:rPr>
              <w:t> </w:t>
            </w:r>
          </w:p>
        </w:tc>
        <w:tc>
          <w:tcPr>
            <w:tcW w:w="475" w:type="dxa"/>
            <w:noWrap/>
            <w:hideMark/>
          </w:tcPr>
          <w:p w14:paraId="3DD2C707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</w:p>
        </w:tc>
        <w:tc>
          <w:tcPr>
            <w:tcW w:w="2386" w:type="dxa"/>
            <w:noWrap/>
            <w:hideMark/>
          </w:tcPr>
          <w:p w14:paraId="5A2A241E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  <w:proofErr w:type="spellStart"/>
            <w:r w:rsidRPr="001D37A2">
              <w:rPr>
                <w:color w:val="000000"/>
                <w:lang w:eastAsia="uk-UA"/>
              </w:rPr>
              <w:t>Підпис</w:t>
            </w:r>
            <w:proofErr w:type="spellEnd"/>
            <w:r w:rsidRPr="001D37A2">
              <w:rPr>
                <w:color w:val="000000"/>
                <w:lang w:eastAsia="uk-UA"/>
              </w:rPr>
              <w:t>/ Signature</w:t>
            </w:r>
          </w:p>
        </w:tc>
      </w:tr>
      <w:tr w:rsidR="00000404" w:rsidRPr="001D37A2" w14:paraId="6D15A0D7" w14:textId="77777777" w:rsidTr="00CB3220">
        <w:trPr>
          <w:trHeight w:val="290"/>
        </w:trPr>
        <w:tc>
          <w:tcPr>
            <w:tcW w:w="3093" w:type="dxa"/>
            <w:noWrap/>
            <w:hideMark/>
          </w:tcPr>
          <w:p w14:paraId="4AD9762C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  <w:proofErr w:type="spellStart"/>
            <w:r w:rsidRPr="001D37A2">
              <w:rPr>
                <w:color w:val="000000"/>
                <w:lang w:eastAsia="uk-UA"/>
              </w:rPr>
              <w:t>Призвище</w:t>
            </w:r>
            <w:proofErr w:type="spellEnd"/>
            <w:r w:rsidRPr="001D37A2">
              <w:rPr>
                <w:color w:val="000000"/>
                <w:lang w:eastAsia="uk-UA"/>
              </w:rPr>
              <w:t xml:space="preserve">, </w:t>
            </w:r>
            <w:proofErr w:type="spellStart"/>
            <w:r w:rsidRPr="001D37A2">
              <w:rPr>
                <w:color w:val="000000"/>
                <w:lang w:eastAsia="uk-UA"/>
              </w:rPr>
              <w:t>І'мя</w:t>
            </w:r>
            <w:proofErr w:type="spellEnd"/>
            <w:r w:rsidRPr="001D37A2">
              <w:rPr>
                <w:color w:val="000000"/>
                <w:lang w:eastAsia="uk-UA"/>
              </w:rPr>
              <w:t>/ Name, Last name</w:t>
            </w:r>
          </w:p>
        </w:tc>
        <w:tc>
          <w:tcPr>
            <w:tcW w:w="809" w:type="dxa"/>
            <w:noWrap/>
            <w:hideMark/>
          </w:tcPr>
          <w:p w14:paraId="13974EA1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  <w:r w:rsidRPr="001D37A2">
              <w:rPr>
                <w:color w:val="000000"/>
                <w:lang w:eastAsia="uk-UA"/>
              </w:rPr>
              <w:t> </w:t>
            </w:r>
          </w:p>
        </w:tc>
        <w:tc>
          <w:tcPr>
            <w:tcW w:w="798" w:type="dxa"/>
            <w:noWrap/>
            <w:hideMark/>
          </w:tcPr>
          <w:p w14:paraId="2EB02565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  <w:r w:rsidRPr="001D37A2">
              <w:rPr>
                <w:color w:val="000000"/>
                <w:lang w:eastAsia="uk-UA"/>
              </w:rPr>
              <w:t> </w:t>
            </w:r>
          </w:p>
        </w:tc>
        <w:tc>
          <w:tcPr>
            <w:tcW w:w="790" w:type="dxa"/>
            <w:noWrap/>
            <w:hideMark/>
          </w:tcPr>
          <w:p w14:paraId="3697624B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  <w:r w:rsidRPr="001D37A2">
              <w:rPr>
                <w:color w:val="000000"/>
                <w:lang w:eastAsia="uk-UA"/>
              </w:rPr>
              <w:t> </w:t>
            </w:r>
          </w:p>
        </w:tc>
        <w:tc>
          <w:tcPr>
            <w:tcW w:w="475" w:type="dxa"/>
            <w:noWrap/>
            <w:hideMark/>
          </w:tcPr>
          <w:p w14:paraId="68A29F7A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</w:p>
        </w:tc>
        <w:tc>
          <w:tcPr>
            <w:tcW w:w="2386" w:type="dxa"/>
            <w:noWrap/>
            <w:hideMark/>
          </w:tcPr>
          <w:p w14:paraId="41CCE90E" w14:textId="77777777" w:rsidR="00000404" w:rsidRPr="001D37A2" w:rsidRDefault="00000404" w:rsidP="00CB3220">
            <w:pPr>
              <w:rPr>
                <w:color w:val="000000"/>
                <w:lang w:eastAsia="uk-UA"/>
              </w:rPr>
            </w:pPr>
            <w:proofErr w:type="spellStart"/>
            <w:r w:rsidRPr="001D37A2">
              <w:rPr>
                <w:color w:val="000000"/>
                <w:lang w:eastAsia="uk-UA"/>
              </w:rPr>
              <w:t>Печатка</w:t>
            </w:r>
            <w:proofErr w:type="spellEnd"/>
            <w:r w:rsidRPr="001D37A2">
              <w:rPr>
                <w:color w:val="000000"/>
                <w:lang w:eastAsia="uk-UA"/>
              </w:rPr>
              <w:t>/ Stamp</w:t>
            </w:r>
          </w:p>
        </w:tc>
      </w:tr>
    </w:tbl>
    <w:p w14:paraId="7F355558" w14:textId="77777777" w:rsidR="003255C0" w:rsidRPr="003255C0" w:rsidRDefault="003255C0" w:rsidP="003255C0">
      <w:pPr>
        <w:jc w:val="both"/>
        <w:rPr>
          <w:sz w:val="24"/>
          <w:szCs w:val="24"/>
          <w:lang w:val="ru-RU" w:eastAsia="de-DE"/>
        </w:rPr>
      </w:pPr>
    </w:p>
    <w:sectPr w:rsidR="003255C0" w:rsidRPr="003255C0" w:rsidSect="001134CC">
      <w:headerReference w:type="default" r:id="rId13"/>
      <w:footerReference w:type="even" r:id="rId14"/>
      <w:headerReference w:type="first" r:id="rId15"/>
      <w:footerReference w:type="first" r:id="rId16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7A5B0" w14:textId="77777777" w:rsidR="002C4C16" w:rsidRDefault="002C4C16" w:rsidP="006B6047">
      <w:r>
        <w:separator/>
      </w:r>
    </w:p>
    <w:p w14:paraId="359C0CF5" w14:textId="77777777" w:rsidR="002C4C16" w:rsidRDefault="002C4C16" w:rsidP="006B6047"/>
    <w:p w14:paraId="3EA9D970" w14:textId="77777777" w:rsidR="002C4C16" w:rsidRDefault="002C4C16" w:rsidP="006B6047"/>
    <w:p w14:paraId="15076DA4" w14:textId="77777777" w:rsidR="002C4C16" w:rsidRDefault="002C4C16" w:rsidP="006B6047"/>
    <w:p w14:paraId="5905D8C9" w14:textId="77777777" w:rsidR="002C4C16" w:rsidRDefault="002C4C16" w:rsidP="006B6047"/>
  </w:endnote>
  <w:endnote w:type="continuationSeparator" w:id="0">
    <w:p w14:paraId="399FAE79" w14:textId="77777777" w:rsidR="002C4C16" w:rsidRDefault="002C4C16" w:rsidP="006B6047">
      <w:r>
        <w:continuationSeparator/>
      </w:r>
    </w:p>
    <w:p w14:paraId="3DF52835" w14:textId="77777777" w:rsidR="002C4C16" w:rsidRDefault="002C4C16" w:rsidP="006B6047"/>
    <w:p w14:paraId="01144157" w14:textId="77777777" w:rsidR="002C4C16" w:rsidRDefault="002C4C16" w:rsidP="006B6047"/>
    <w:p w14:paraId="011B500C" w14:textId="77777777" w:rsidR="002C4C16" w:rsidRDefault="002C4C16" w:rsidP="006B6047"/>
    <w:p w14:paraId="0FDA7AA3" w14:textId="77777777" w:rsidR="002C4C16" w:rsidRDefault="002C4C16" w:rsidP="006B6047"/>
  </w:endnote>
  <w:endnote w:type="continuationNotice" w:id="1">
    <w:p w14:paraId="3D2C8FFC" w14:textId="77777777" w:rsidR="002C4C16" w:rsidRDefault="002C4C1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38376" w14:textId="77777777" w:rsidR="00330DA4" w:rsidRDefault="00330DA4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62A706C1" w14:textId="77777777" w:rsidR="00330DA4" w:rsidRPr="00382083" w:rsidRDefault="00330DA4" w:rsidP="006B6047"/>
  <w:p w14:paraId="3CBAFF7E" w14:textId="77777777" w:rsidR="00330DA4" w:rsidRDefault="00330DA4" w:rsidP="006B6047"/>
  <w:p w14:paraId="6CE85565" w14:textId="77777777" w:rsidR="00330DA4" w:rsidRDefault="00330DA4" w:rsidP="006B6047"/>
  <w:p w14:paraId="2820EE9E" w14:textId="77777777" w:rsidR="00330DA4" w:rsidRDefault="00330DA4" w:rsidP="006B6047"/>
  <w:p w14:paraId="126EDEAB" w14:textId="77777777" w:rsidR="00330DA4" w:rsidRDefault="00330DA4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A1430" w14:textId="77777777" w:rsidR="00506CC7" w:rsidRDefault="00506CC7">
    <w:pPr>
      <w:pStyle w:val="Footer"/>
    </w:pPr>
    <w:r>
      <w:rPr>
        <w:noProof/>
        <w:vanish/>
        <w:lang w:val="de-DE" w:eastAsia="de-DE"/>
      </w:rPr>
      <w:drawing>
        <wp:anchor distT="0" distB="0" distL="114300" distR="114300" simplePos="0" relativeHeight="251658247" behindDoc="0" locked="0" layoutInCell="0" allowOverlap="1" wp14:anchorId="4F682351" wp14:editId="2DC99DBB">
          <wp:simplePos x="0" y="0"/>
          <wp:positionH relativeFrom="page">
            <wp:posOffset>5343525</wp:posOffset>
          </wp:positionH>
          <wp:positionV relativeFrom="page">
            <wp:posOffset>9496425</wp:posOffset>
          </wp:positionV>
          <wp:extent cx="1583055" cy="1151890"/>
          <wp:effectExtent l="0" t="0" r="0" b="0"/>
          <wp:wrapNone/>
          <wp:docPr id="3" name="logo_g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dZ_ml_rgb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3055" cy="1151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6EB6E" w14:textId="77777777" w:rsidR="002C4C16" w:rsidRDefault="002C4C16" w:rsidP="006B6047">
      <w:r>
        <w:separator/>
      </w:r>
    </w:p>
    <w:p w14:paraId="4E02A750" w14:textId="77777777" w:rsidR="002C4C16" w:rsidRDefault="002C4C16" w:rsidP="006B6047"/>
    <w:p w14:paraId="56D9856C" w14:textId="77777777" w:rsidR="002C4C16" w:rsidRDefault="002C4C16" w:rsidP="006B6047"/>
    <w:p w14:paraId="71E06682" w14:textId="77777777" w:rsidR="002C4C16" w:rsidRDefault="002C4C16" w:rsidP="006B6047"/>
    <w:p w14:paraId="48C9871B" w14:textId="77777777" w:rsidR="002C4C16" w:rsidRDefault="002C4C16" w:rsidP="006B6047"/>
  </w:footnote>
  <w:footnote w:type="continuationSeparator" w:id="0">
    <w:p w14:paraId="1B12D7A2" w14:textId="77777777" w:rsidR="002C4C16" w:rsidRDefault="002C4C16" w:rsidP="006B6047">
      <w:r>
        <w:continuationSeparator/>
      </w:r>
    </w:p>
    <w:p w14:paraId="3CE7249D" w14:textId="77777777" w:rsidR="002C4C16" w:rsidRDefault="002C4C16" w:rsidP="006B6047"/>
    <w:p w14:paraId="0A746ECF" w14:textId="77777777" w:rsidR="002C4C16" w:rsidRDefault="002C4C16" w:rsidP="006B6047"/>
    <w:p w14:paraId="2FCBB186" w14:textId="77777777" w:rsidR="002C4C16" w:rsidRDefault="002C4C16" w:rsidP="006B6047"/>
    <w:p w14:paraId="34662F9B" w14:textId="77777777" w:rsidR="002C4C16" w:rsidRDefault="002C4C16" w:rsidP="006B6047"/>
  </w:footnote>
  <w:footnote w:type="continuationNotice" w:id="1">
    <w:p w14:paraId="7789B4AE" w14:textId="77777777" w:rsidR="002C4C16" w:rsidRDefault="002C4C1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76B26" w14:textId="77777777" w:rsidR="00330DA4" w:rsidRPr="0073773E" w:rsidRDefault="00330DA4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8249" behindDoc="0" locked="0" layoutInCell="0" allowOverlap="1" wp14:anchorId="52BD517E" wp14:editId="70209A3A">
              <wp:simplePos x="0" y="0"/>
              <wp:positionH relativeFrom="column">
                <wp:posOffset>3744595</wp:posOffset>
              </wp:positionH>
              <wp:positionV relativeFrom="page">
                <wp:posOffset>615950</wp:posOffset>
              </wp:positionV>
              <wp:extent cx="1954800" cy="745200"/>
              <wp:effectExtent l="0" t="0" r="0" b="0"/>
              <wp:wrapNone/>
              <wp:docPr id="17" name="logo_is" hidden="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954800" cy="745200"/>
                        <a:chOff x="0" y="0"/>
                        <a:chExt cx="1955549" cy="746911"/>
                      </a:xfrm>
                    </wpg:grpSpPr>
                    <wps:wsp>
                      <wps:cNvPr id="18" name="Rechteck 18"/>
                      <wps:cNvSpPr/>
                      <wps:spPr>
                        <a:xfrm>
                          <a:off x="0" y="0"/>
                          <a:ext cx="1955549" cy="7469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9" name="Grafik 19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0448" cy="74691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BB35CF" id="logo_is" o:spid="_x0000_s1026" style="position:absolute;margin-left:294.85pt;margin-top:48.5pt;width:153.9pt;height:58.7pt;z-index:251658249;visibility:hidden;mso-position-vertical-relative:page;mso-width-relative:margin;mso-height-relative:margin" coordsize="19555,74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qh4o8S&#10;Wvg/w9eapfSGOzsImmmYDJVRyTigC/RXH/Bz45+HfjvodxqPhu6ku7W1l8mRnjKYbGehrs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rif2kf+SC+Lv8AsGTf+g121cT+0eN3wG8Wj/qGTf8AoNAHhH/BJf8A5Ixrn/YTP/oAr6tr5T/4&#10;JNIyfBnXNylf+Jmeo/2BX1Z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y4t47yBopY1kjkG1lY&#10;ZVh6EU+igCrpWiWehQtHZWtvaRsdxWGMICfXAq1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" o:allowincell="f">
              <v:rect id="Rechteck 18" o:spid="_x0000_s1027" style="position:absolute;width:19555;height:7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" fillcolor="white [3212]" strokecolor="white [3212]" strokeweight="2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9" o:spid="_x0000_s1028" type="#_x0000_t75" style="position:absolute;width:14304;height:74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">
                <v:imagedata r:id="rId2" o:title=""/>
              </v:shape>
              <w10:wrap anchory="page"/>
            </v:group>
          </w:pict>
        </mc:Fallback>
      </mc:AlternateContent>
    </w:r>
    <w:r w:rsidRPr="0073773E">
      <w:rPr>
        <w:noProof/>
        <w:vanish/>
        <w:lang w:val="de-DE" w:eastAsia="de-DE"/>
      </w:rPr>
      <mc:AlternateContent>
        <mc:Choice Requires="wps">
          <w:drawing>
            <wp:anchor distT="4294967295" distB="4294967295" distL="114300" distR="114300" simplePos="0" relativeHeight="251658243" behindDoc="0" locked="0" layoutInCell="0" allowOverlap="0" wp14:anchorId="57C78AB8" wp14:editId="30E31A8A">
              <wp:simplePos x="0" y="0"/>
              <wp:positionH relativeFrom="page">
                <wp:posOffset>179173</wp:posOffset>
              </wp:positionH>
              <wp:positionV relativeFrom="page">
                <wp:posOffset>5344297</wp:posOffset>
              </wp:positionV>
              <wp:extent cx="179173" cy="0"/>
              <wp:effectExtent l="0" t="0" r="11430" b="1905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173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8346B6" id="Gerade Verbindung 7" o:spid="_x0000_s1026" style="position:absolute;z-index:251658243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" o:allowincell="f" o:allowoverlap="f" filled="t" strokecolor="#058" strokeweight=".25pt">
              <v:shadow color="#eeece1 [3214]"/>
              <o:lock v:ext="edit" shapetype="f"/>
              <w10:wrap anchorx="page" anchory="page"/>
            </v:line>
          </w:pict>
        </mc:Fallback>
      </mc:AlternateContent>
    </w:r>
    <w:r w:rsidRPr="0073773E">
      <w:rPr>
        <w:noProof/>
        <w:vanish/>
        <w:lang w:val="de-DE" w:eastAsia="de-DE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0" wp14:anchorId="2F98F123" wp14:editId="27CC20CA">
              <wp:simplePos x="0" y="0"/>
              <wp:positionH relativeFrom="page">
                <wp:posOffset>179173</wp:posOffset>
              </wp:positionH>
              <wp:positionV relativeFrom="page">
                <wp:posOffset>3781168</wp:posOffset>
              </wp:positionV>
              <wp:extent cx="179173" cy="0"/>
              <wp:effectExtent l="0" t="0" r="11430" b="19050"/>
              <wp:wrapNone/>
              <wp:docPr id="6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173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1290D9" id="Gerade Verbindung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" o:allowincell="f" o:allowoverlap="f" filled="t" strokecolor="#058" strokeweight=".25pt">
              <v:shadow color="#eeece1 [3214]"/>
              <o:lock v:ext="edit" shapetype="f"/>
              <w10:wrap anchorx="page" anchory="page"/>
            </v:line>
          </w:pict>
        </mc:Fallback>
      </mc:AlternateContent>
    </w:r>
    <w:r w:rsidRPr="0073773E">
      <w:rPr>
        <w:noProof/>
        <w:vanish/>
        <w:lang w:val="de-DE" w:eastAsia="de-DE"/>
      </w:rPr>
      <w:drawing>
        <wp:anchor distT="0" distB="0" distL="114300" distR="114300" simplePos="0" relativeHeight="251658248" behindDoc="0" locked="0" layoutInCell="0" allowOverlap="1" wp14:anchorId="386F4873" wp14:editId="6050B521">
          <wp:simplePos x="0" y="0"/>
          <wp:positionH relativeFrom="page">
            <wp:posOffset>4948881</wp:posOffset>
          </wp:positionH>
          <wp:positionV relativeFrom="page">
            <wp:posOffset>759941</wp:posOffset>
          </wp:positionV>
          <wp:extent cx="1686697" cy="444843"/>
          <wp:effectExtent l="0" t="0" r="0" b="0"/>
          <wp:wrapNone/>
          <wp:docPr id="2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697" cy="4448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968A6A" w14:textId="77777777" w:rsidR="00330DA4" w:rsidRPr="002E51F9" w:rsidRDefault="00330DA4" w:rsidP="002E51F9">
    <w:pPr>
      <w:pStyle w:val="Header"/>
      <w:spacing w:line="240" w:lineRule="auto"/>
      <w:rPr>
        <w:vanish/>
        <w:sz w:val="2"/>
        <w:szCs w:val="2"/>
      </w:rPr>
    </w:pPr>
  </w:p>
  <w:p w14:paraId="6148D6DA" w14:textId="77777777" w:rsidR="00330DA4" w:rsidRPr="002E51F9" w:rsidRDefault="00330DA4" w:rsidP="002E51F9">
    <w:pPr>
      <w:pStyle w:val="Header"/>
      <w:spacing w:after="1540"/>
    </w:pPr>
  </w:p>
  <w:p w14:paraId="4B9821CB" w14:textId="76E5AC3D" w:rsidR="0008707A" w:rsidRPr="0008707A" w:rsidRDefault="00591240" w:rsidP="0008707A">
    <w:pPr>
      <w:pStyle w:val="Header"/>
      <w:rPr>
        <w:lang w:val="uk-UA"/>
      </w:rPr>
    </w:pPr>
    <w:bookmarkStart w:id="12" w:name="tw_page"/>
    <w:r>
      <w:t>Page</w:t>
    </w:r>
    <w:bookmarkEnd w:id="12"/>
    <w:r w:rsidR="00330DA4" w:rsidRPr="006B6047">
      <w:t xml:space="preserve"> </w:t>
    </w:r>
    <w:r w:rsidR="00330DA4" w:rsidRPr="006B6047">
      <w:fldChar w:fldCharType="begin"/>
    </w:r>
    <w:r w:rsidR="00330DA4" w:rsidRPr="006B6047">
      <w:instrText xml:space="preserve"> PAGE  \* Arabic  \* MERGEFORMAT </w:instrText>
    </w:r>
    <w:r w:rsidR="00330DA4" w:rsidRPr="006B6047">
      <w:fldChar w:fldCharType="separate"/>
    </w:r>
    <w:r>
      <w:rPr>
        <w:noProof/>
      </w:rPr>
      <w:t>1</w:t>
    </w:r>
    <w:r w:rsidR="00330DA4" w:rsidRPr="006B6047">
      <w:fldChar w:fldCharType="end"/>
    </w:r>
    <w:r w:rsidR="00330DA4" w:rsidRPr="006B6047">
      <w:t>/</w:t>
    </w:r>
    <w:fldSimple w:instr="NUMPAGES  \* Arabic  \* MERGEFORMAT">
      <w:r w:rsidR="000A6273">
        <w:rPr>
          <w:noProof/>
        </w:rPr>
        <w:t>1</w:t>
      </w:r>
    </w:fldSimple>
    <w:r w:rsidR="00330DA4" w:rsidRPr="006B6047">
      <w:t>,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9A761" w14:textId="77777777" w:rsidR="00330DA4" w:rsidRDefault="00F86939" w:rsidP="006B6047">
    <w:pPr>
      <w:pStyle w:val="Header"/>
      <w:rPr>
        <w:vanish/>
      </w:rPr>
    </w:pPr>
    <w:r w:rsidRPr="00EF475D">
      <w:rPr>
        <w:noProof/>
        <w:vanish/>
        <w:lang w:val="de-DE" w:eastAsia="de-DE"/>
      </w:rPr>
      <w:drawing>
        <wp:anchor distT="0" distB="0" distL="114300" distR="114300" simplePos="0" relativeHeight="251658241" behindDoc="0" locked="0" layoutInCell="0" allowOverlap="1" wp14:anchorId="18C0CA37" wp14:editId="5D12AF7C">
          <wp:simplePos x="0" y="0"/>
          <wp:positionH relativeFrom="page">
            <wp:posOffset>4946650</wp:posOffset>
          </wp:positionH>
          <wp:positionV relativeFrom="page">
            <wp:posOffset>755650</wp:posOffset>
          </wp:positionV>
          <wp:extent cx="1695450" cy="444500"/>
          <wp:effectExtent l="0" t="0" r="0" b="0"/>
          <wp:wrapNone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30DA4"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8246" behindDoc="0" locked="0" layoutInCell="0" allowOverlap="1" wp14:anchorId="0A002A29" wp14:editId="4B9D6460">
              <wp:simplePos x="0" y="0"/>
              <wp:positionH relativeFrom="column">
                <wp:posOffset>3745362</wp:posOffset>
              </wp:positionH>
              <wp:positionV relativeFrom="page">
                <wp:posOffset>615950</wp:posOffset>
              </wp:positionV>
              <wp:extent cx="1954800" cy="745200"/>
              <wp:effectExtent l="0" t="0" r="0" b="0"/>
              <wp:wrapNone/>
              <wp:docPr id="12" name="logo_is" hidden="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954800" cy="745200"/>
                        <a:chOff x="0" y="0"/>
                        <a:chExt cx="1955549" cy="746911"/>
                      </a:xfrm>
                    </wpg:grpSpPr>
                    <wps:wsp>
                      <wps:cNvPr id="10" name="Rechteck 10"/>
                      <wps:cNvSpPr/>
                      <wps:spPr>
                        <a:xfrm>
                          <a:off x="0" y="0"/>
                          <a:ext cx="1955549" cy="7469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Grafik 1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0448" cy="74691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A6D13A" id="logo_is" o:spid="_x0000_s1026" style="position:absolute;margin-left:294.9pt;margin-top:48.5pt;width:153.9pt;height:58.7pt;z-index:251658246;visibility:hidden;mso-position-vertical-relative:page;mso-width-relative:margin;mso-height-relative:margin" coordsize="19555,74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oeKPElr4P8PX&#10;mqX0hjs7CJppmAyVUck4oAv0Vx/wc+Ofh3476Hcaj4bupLu1tZfJkZ4ymGxnoa7C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4n9p&#10;H/kgvi7/ALBk3/oNdtXE/tHjd8BvFo/6hk3/AKDQB4R/wSX/AOSMa5/2Ez/6AK+ra+U/+CTSMnwZ&#10;1zcpX/iZnqP9gV9W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MuLeO8gaKWNZI5BtZWGVYehFP&#10;ooAq6VolnoULR2Vrb2kbHcVhjCAn1wKt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" o:allowincell="f">
              <v:rect id="Rechteck 10" o:spid="_x0000_s1027" style="position:absolute;width:19555;height:7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" fillcolor="white [3212]" strokecolor="white [3212]" strokeweight="2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4" o:spid="_x0000_s1028" type="#_x0000_t75" style="position:absolute;width:14304;height:74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">
                <v:imagedata r:id="rId3" o:title=""/>
              </v:shape>
              <w10:wrap anchory="page"/>
            </v:group>
          </w:pict>
        </mc:Fallback>
      </mc:AlternateContent>
    </w:r>
  </w:p>
  <w:p w14:paraId="3BD70310" w14:textId="77777777" w:rsidR="00330DA4" w:rsidRPr="00C65052" w:rsidRDefault="00330DA4" w:rsidP="00C65052">
    <w:pPr>
      <w:tabs>
        <w:tab w:val="center" w:pos="4536"/>
        <w:tab w:val="right" w:pos="9072"/>
      </w:tabs>
      <w:rPr>
        <w:vanish/>
        <w:sz w:val="12"/>
        <w:szCs w:val="12"/>
      </w:rPr>
    </w:pPr>
    <w:r w:rsidRPr="00C65052">
      <w:rPr>
        <w:noProof/>
        <w:vanish/>
        <w:sz w:val="12"/>
        <w:szCs w:val="12"/>
        <w:lang w:val="de-DE" w:eastAsia="de-DE"/>
      </w:rPr>
      <mc:AlternateContent>
        <mc:Choice Requires="wps">
          <w:drawing>
            <wp:anchor distT="4294967295" distB="4294967295" distL="114300" distR="114300" simplePos="0" relativeHeight="251658245" behindDoc="0" locked="0" layoutInCell="0" allowOverlap="0" wp14:anchorId="0B6308FB" wp14:editId="59FFF66C">
              <wp:simplePos x="0" y="0"/>
              <wp:positionH relativeFrom="page">
                <wp:posOffset>180340</wp:posOffset>
              </wp:positionH>
              <wp:positionV relativeFrom="page">
                <wp:posOffset>5346700</wp:posOffset>
              </wp:positionV>
              <wp:extent cx="180000" cy="0"/>
              <wp:effectExtent l="0" t="0" r="10795" b="1905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6FDD27" id="Gerade Verbindung 9" o:spid="_x0000_s1026" style="position:absolute;z-index:251658245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" o:allowincell="f" o:allowoverlap="f" filled="t" strokecolor="#058" strokeweight=".25pt">
              <v:shadow color="#eeece1 [3214]"/>
              <o:lock v:ext="edit" shapetype="f"/>
              <w10:wrap anchorx="page" anchory="page"/>
            </v:line>
          </w:pict>
        </mc:Fallback>
      </mc:AlternateContent>
    </w:r>
    <w:r w:rsidRPr="00C65052">
      <w:rPr>
        <w:noProof/>
        <w:vanish/>
        <w:sz w:val="12"/>
        <w:szCs w:val="12"/>
        <w:lang w:val="de-DE" w:eastAsia="de-DE"/>
      </w:rPr>
      <mc:AlternateContent>
        <mc:Choice Requires="wps">
          <w:drawing>
            <wp:anchor distT="4294967295" distB="4294967295" distL="114300" distR="114300" simplePos="0" relativeHeight="251658244" behindDoc="0" locked="0" layoutInCell="0" allowOverlap="0" wp14:anchorId="7BA5A9AA" wp14:editId="1341AFBF">
              <wp:simplePos x="0" y="0"/>
              <wp:positionH relativeFrom="page">
                <wp:posOffset>180340</wp:posOffset>
              </wp:positionH>
              <wp:positionV relativeFrom="page">
                <wp:posOffset>3780790</wp:posOffset>
              </wp:positionV>
              <wp:extent cx="180000" cy="0"/>
              <wp:effectExtent l="0" t="0" r="10795" b="19050"/>
              <wp:wrapNone/>
              <wp:docPr id="11" name="Gerade Verbindung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E5FFEA" id="Gerade Verbindung 11" o:spid="_x0000_s1026" style="position:absolute;z-index:2516582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" o:allowincell="f" o:allowoverlap="f" filled="t" strokecolor="#058" strokeweight=".25pt">
              <v:shadow color="#eeece1 [3214]"/>
              <o:lock v:ext="edit" shapetype="f"/>
              <w10:wrap anchorx="page" anchory="page"/>
            </v:line>
          </w:pict>
        </mc:Fallback>
      </mc:AlternateContent>
    </w:r>
  </w:p>
  <w:p w14:paraId="429D59F3" w14:textId="77777777" w:rsidR="00330DA4" w:rsidRPr="005275F9" w:rsidRDefault="00330DA4" w:rsidP="006B6047">
    <w:pPr>
      <w:pStyle w:val="Header"/>
    </w:pPr>
    <w:r w:rsidRPr="005275F9">
      <w:rPr>
        <w:noProof/>
        <w:lang w:val="de-DE" w:eastAsia="de-DE"/>
      </w:rPr>
      <w:drawing>
        <wp:anchor distT="0" distB="0" distL="114300" distR="114300" simplePos="0" relativeHeight="251658242" behindDoc="0" locked="0" layoutInCell="1" allowOverlap="1" wp14:anchorId="27405D65" wp14:editId="137DE897">
          <wp:simplePos x="0" y="0"/>
          <wp:positionH relativeFrom="page">
            <wp:posOffset>900430</wp:posOffset>
          </wp:positionH>
          <wp:positionV relativeFrom="page">
            <wp:posOffset>1716405</wp:posOffset>
          </wp:positionV>
          <wp:extent cx="107950" cy="86360"/>
          <wp:effectExtent l="0" t="0" r="6350" b="8890"/>
          <wp:wrapNone/>
          <wp:docPr id="4" name="Bild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931" t="22672" r="19814" b="28392"/>
                  <a:stretch>
                    <a:fillRect/>
                  </a:stretch>
                </pic:blipFill>
                <pic:spPr bwMode="auto">
                  <a:xfrm>
                    <a:off x="0" y="0"/>
                    <a:ext cx="107950" cy="86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B1A9E"/>
    <w:multiLevelType w:val="hybridMultilevel"/>
    <w:tmpl w:val="ACB644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92212"/>
    <w:multiLevelType w:val="hybridMultilevel"/>
    <w:tmpl w:val="77CEACF2"/>
    <w:lvl w:ilvl="0" w:tplc="2D3E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B04F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6BC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E2A2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A2C6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E44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76D0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8DD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24F6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EC0010"/>
    <w:multiLevelType w:val="hybridMultilevel"/>
    <w:tmpl w:val="1AF0D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D52E7"/>
    <w:multiLevelType w:val="multilevel"/>
    <w:tmpl w:val="3D5E9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7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592684"/>
    <w:multiLevelType w:val="hybridMultilevel"/>
    <w:tmpl w:val="7B98E6E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A4FC5"/>
    <w:multiLevelType w:val="hybridMultilevel"/>
    <w:tmpl w:val="E63064DA"/>
    <w:lvl w:ilvl="0" w:tplc="9CA290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6430058">
    <w:abstractNumId w:val="7"/>
  </w:num>
  <w:num w:numId="2" w16cid:durableId="827867330">
    <w:abstractNumId w:val="6"/>
  </w:num>
  <w:num w:numId="3" w16cid:durableId="1507206104">
    <w:abstractNumId w:val="3"/>
  </w:num>
  <w:num w:numId="4" w16cid:durableId="990519211">
    <w:abstractNumId w:val="3"/>
  </w:num>
  <w:num w:numId="5" w16cid:durableId="1959145405">
    <w:abstractNumId w:val="3"/>
  </w:num>
  <w:num w:numId="6" w16cid:durableId="1173181342">
    <w:abstractNumId w:val="7"/>
  </w:num>
  <w:num w:numId="7" w16cid:durableId="1650746513">
    <w:abstractNumId w:val="6"/>
  </w:num>
  <w:num w:numId="8" w16cid:durableId="232862192">
    <w:abstractNumId w:val="4"/>
  </w:num>
  <w:num w:numId="9" w16cid:durableId="2040088512">
    <w:abstractNumId w:val="1"/>
  </w:num>
  <w:num w:numId="10" w16cid:durableId="41293404">
    <w:abstractNumId w:val="5"/>
  </w:num>
  <w:num w:numId="11" w16cid:durableId="463472774">
    <w:abstractNumId w:val="8"/>
  </w:num>
  <w:num w:numId="12" w16cid:durableId="1348289395">
    <w:abstractNumId w:val="9"/>
  </w:num>
  <w:num w:numId="13" w16cid:durableId="294264340">
    <w:abstractNumId w:val="2"/>
  </w:num>
  <w:num w:numId="14" w16cid:durableId="1543707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CC7"/>
    <w:rsid w:val="00000404"/>
    <w:rsid w:val="00011F6D"/>
    <w:rsid w:val="000140AF"/>
    <w:rsid w:val="00035B1D"/>
    <w:rsid w:val="00041113"/>
    <w:rsid w:val="00041335"/>
    <w:rsid w:val="00043A3F"/>
    <w:rsid w:val="00054142"/>
    <w:rsid w:val="00055264"/>
    <w:rsid w:val="000560B5"/>
    <w:rsid w:val="00056B33"/>
    <w:rsid w:val="000604B3"/>
    <w:rsid w:val="0006288D"/>
    <w:rsid w:val="00064AD8"/>
    <w:rsid w:val="00065DD4"/>
    <w:rsid w:val="000776F1"/>
    <w:rsid w:val="00077D50"/>
    <w:rsid w:val="00081357"/>
    <w:rsid w:val="00085198"/>
    <w:rsid w:val="00086D2D"/>
    <w:rsid w:val="0008707A"/>
    <w:rsid w:val="00092B3C"/>
    <w:rsid w:val="00093DDA"/>
    <w:rsid w:val="00096710"/>
    <w:rsid w:val="000A1D13"/>
    <w:rsid w:val="000A4A5F"/>
    <w:rsid w:val="000A6273"/>
    <w:rsid w:val="000A7C2F"/>
    <w:rsid w:val="000B3CDD"/>
    <w:rsid w:val="000C2123"/>
    <w:rsid w:val="000C262C"/>
    <w:rsid w:val="000C42CE"/>
    <w:rsid w:val="000C4C70"/>
    <w:rsid w:val="000D4735"/>
    <w:rsid w:val="000D62F7"/>
    <w:rsid w:val="000E1414"/>
    <w:rsid w:val="000E36E7"/>
    <w:rsid w:val="000E43E4"/>
    <w:rsid w:val="000E6C25"/>
    <w:rsid w:val="000F55CE"/>
    <w:rsid w:val="000F6D5B"/>
    <w:rsid w:val="000F7BF0"/>
    <w:rsid w:val="00104DBB"/>
    <w:rsid w:val="00110D59"/>
    <w:rsid w:val="001134CC"/>
    <w:rsid w:val="00113828"/>
    <w:rsid w:val="0011596E"/>
    <w:rsid w:val="00116117"/>
    <w:rsid w:val="001201E7"/>
    <w:rsid w:val="00120E2F"/>
    <w:rsid w:val="0013153E"/>
    <w:rsid w:val="00131969"/>
    <w:rsid w:val="00134341"/>
    <w:rsid w:val="0014129B"/>
    <w:rsid w:val="001519EC"/>
    <w:rsid w:val="001523C9"/>
    <w:rsid w:val="00160B6C"/>
    <w:rsid w:val="00167299"/>
    <w:rsid w:val="00170457"/>
    <w:rsid w:val="00171A5E"/>
    <w:rsid w:val="00171BDB"/>
    <w:rsid w:val="00173CC0"/>
    <w:rsid w:val="00185F13"/>
    <w:rsid w:val="00191D94"/>
    <w:rsid w:val="001955D4"/>
    <w:rsid w:val="001A291C"/>
    <w:rsid w:val="001B27C3"/>
    <w:rsid w:val="001B28A6"/>
    <w:rsid w:val="001B726C"/>
    <w:rsid w:val="001C4E6C"/>
    <w:rsid w:val="001D3931"/>
    <w:rsid w:val="001D41FC"/>
    <w:rsid w:val="001E0617"/>
    <w:rsid w:val="001E218F"/>
    <w:rsid w:val="001F572B"/>
    <w:rsid w:val="00211577"/>
    <w:rsid w:val="002166B2"/>
    <w:rsid w:val="00217405"/>
    <w:rsid w:val="002200E7"/>
    <w:rsid w:val="00221BE5"/>
    <w:rsid w:val="00230C59"/>
    <w:rsid w:val="002378CF"/>
    <w:rsid w:val="00244D04"/>
    <w:rsid w:val="002466F9"/>
    <w:rsid w:val="0026035A"/>
    <w:rsid w:val="0026547A"/>
    <w:rsid w:val="002673DB"/>
    <w:rsid w:val="002745B9"/>
    <w:rsid w:val="00274D66"/>
    <w:rsid w:val="002834DE"/>
    <w:rsid w:val="00290F58"/>
    <w:rsid w:val="00295EBD"/>
    <w:rsid w:val="002A00CA"/>
    <w:rsid w:val="002B50A8"/>
    <w:rsid w:val="002C0D2D"/>
    <w:rsid w:val="002C3C71"/>
    <w:rsid w:val="002C4C16"/>
    <w:rsid w:val="002C6F36"/>
    <w:rsid w:val="002D111E"/>
    <w:rsid w:val="002D47E8"/>
    <w:rsid w:val="002D5671"/>
    <w:rsid w:val="002E0BE0"/>
    <w:rsid w:val="002E51F9"/>
    <w:rsid w:val="002F1386"/>
    <w:rsid w:val="002F7123"/>
    <w:rsid w:val="003210CC"/>
    <w:rsid w:val="003255C0"/>
    <w:rsid w:val="00325600"/>
    <w:rsid w:val="003267C9"/>
    <w:rsid w:val="00330DA4"/>
    <w:rsid w:val="00334381"/>
    <w:rsid w:val="00344EBA"/>
    <w:rsid w:val="00346043"/>
    <w:rsid w:val="003473C8"/>
    <w:rsid w:val="00355D86"/>
    <w:rsid w:val="00372126"/>
    <w:rsid w:val="00374884"/>
    <w:rsid w:val="00374E01"/>
    <w:rsid w:val="003815D9"/>
    <w:rsid w:val="00381988"/>
    <w:rsid w:val="00384E64"/>
    <w:rsid w:val="00386963"/>
    <w:rsid w:val="00386EF0"/>
    <w:rsid w:val="00396916"/>
    <w:rsid w:val="003B1307"/>
    <w:rsid w:val="003B2CB7"/>
    <w:rsid w:val="003C1BCF"/>
    <w:rsid w:val="003D0FFA"/>
    <w:rsid w:val="003D1774"/>
    <w:rsid w:val="003D1AB4"/>
    <w:rsid w:val="003D3A48"/>
    <w:rsid w:val="003D530B"/>
    <w:rsid w:val="003D68EA"/>
    <w:rsid w:val="003E11EA"/>
    <w:rsid w:val="003E3829"/>
    <w:rsid w:val="003E54BA"/>
    <w:rsid w:val="003E79C6"/>
    <w:rsid w:val="003F1671"/>
    <w:rsid w:val="003F6D10"/>
    <w:rsid w:val="003F7D94"/>
    <w:rsid w:val="00400F4A"/>
    <w:rsid w:val="004018C5"/>
    <w:rsid w:val="00402DF2"/>
    <w:rsid w:val="0040362B"/>
    <w:rsid w:val="00404959"/>
    <w:rsid w:val="00412FCA"/>
    <w:rsid w:val="00420EBD"/>
    <w:rsid w:val="00431014"/>
    <w:rsid w:val="0043598A"/>
    <w:rsid w:val="00441842"/>
    <w:rsid w:val="004546D8"/>
    <w:rsid w:val="004573B2"/>
    <w:rsid w:val="00457C7E"/>
    <w:rsid w:val="0047095F"/>
    <w:rsid w:val="00471125"/>
    <w:rsid w:val="004734BD"/>
    <w:rsid w:val="00476753"/>
    <w:rsid w:val="004827E1"/>
    <w:rsid w:val="00484331"/>
    <w:rsid w:val="00491827"/>
    <w:rsid w:val="004922BB"/>
    <w:rsid w:val="004A067E"/>
    <w:rsid w:val="004B27D7"/>
    <w:rsid w:val="004B3D25"/>
    <w:rsid w:val="004B57F4"/>
    <w:rsid w:val="004C7254"/>
    <w:rsid w:val="004C7B03"/>
    <w:rsid w:val="004D29A6"/>
    <w:rsid w:val="004E2271"/>
    <w:rsid w:val="004F535D"/>
    <w:rsid w:val="00500BFA"/>
    <w:rsid w:val="00506CC7"/>
    <w:rsid w:val="00521C7A"/>
    <w:rsid w:val="005275F9"/>
    <w:rsid w:val="00527A96"/>
    <w:rsid w:val="00531BEC"/>
    <w:rsid w:val="005351C3"/>
    <w:rsid w:val="00537F77"/>
    <w:rsid w:val="00540B75"/>
    <w:rsid w:val="00542FAE"/>
    <w:rsid w:val="00543E83"/>
    <w:rsid w:val="0054722A"/>
    <w:rsid w:val="00551064"/>
    <w:rsid w:val="0055230E"/>
    <w:rsid w:val="00552F62"/>
    <w:rsid w:val="00555CDB"/>
    <w:rsid w:val="00560231"/>
    <w:rsid w:val="0056048A"/>
    <w:rsid w:val="005618D5"/>
    <w:rsid w:val="00566E4F"/>
    <w:rsid w:val="00575F5F"/>
    <w:rsid w:val="005808BF"/>
    <w:rsid w:val="0058335A"/>
    <w:rsid w:val="00587459"/>
    <w:rsid w:val="00591240"/>
    <w:rsid w:val="0059516B"/>
    <w:rsid w:val="005A6766"/>
    <w:rsid w:val="005B67B5"/>
    <w:rsid w:val="005B7AC3"/>
    <w:rsid w:val="005C1052"/>
    <w:rsid w:val="005D062E"/>
    <w:rsid w:val="005D45A4"/>
    <w:rsid w:val="005D49EF"/>
    <w:rsid w:val="005D6B23"/>
    <w:rsid w:val="005D7680"/>
    <w:rsid w:val="005D7E35"/>
    <w:rsid w:val="005E1D13"/>
    <w:rsid w:val="005E46BA"/>
    <w:rsid w:val="005E48B6"/>
    <w:rsid w:val="005E5346"/>
    <w:rsid w:val="005F076E"/>
    <w:rsid w:val="005F5495"/>
    <w:rsid w:val="005F58D8"/>
    <w:rsid w:val="0060359C"/>
    <w:rsid w:val="006044A5"/>
    <w:rsid w:val="00607563"/>
    <w:rsid w:val="006253AB"/>
    <w:rsid w:val="006257EA"/>
    <w:rsid w:val="00630CE4"/>
    <w:rsid w:val="00637EB1"/>
    <w:rsid w:val="00642FB8"/>
    <w:rsid w:val="00645BB2"/>
    <w:rsid w:val="00647429"/>
    <w:rsid w:val="00657F0F"/>
    <w:rsid w:val="00661841"/>
    <w:rsid w:val="006656C1"/>
    <w:rsid w:val="00671B85"/>
    <w:rsid w:val="006755C1"/>
    <w:rsid w:val="006809F2"/>
    <w:rsid w:val="00681474"/>
    <w:rsid w:val="0068193C"/>
    <w:rsid w:val="00683546"/>
    <w:rsid w:val="00686C56"/>
    <w:rsid w:val="00694408"/>
    <w:rsid w:val="006A3564"/>
    <w:rsid w:val="006B1E90"/>
    <w:rsid w:val="006B6047"/>
    <w:rsid w:val="006C2B6B"/>
    <w:rsid w:val="006C4FC7"/>
    <w:rsid w:val="006C5C41"/>
    <w:rsid w:val="006C6841"/>
    <w:rsid w:val="006D648E"/>
    <w:rsid w:val="006D7B76"/>
    <w:rsid w:val="006F034C"/>
    <w:rsid w:val="006F1063"/>
    <w:rsid w:val="006F14B9"/>
    <w:rsid w:val="006F672F"/>
    <w:rsid w:val="00701150"/>
    <w:rsid w:val="007013EA"/>
    <w:rsid w:val="00702DD6"/>
    <w:rsid w:val="00704436"/>
    <w:rsid w:val="00710125"/>
    <w:rsid w:val="007306A8"/>
    <w:rsid w:val="0073282D"/>
    <w:rsid w:val="00737719"/>
    <w:rsid w:val="0073773E"/>
    <w:rsid w:val="007418A8"/>
    <w:rsid w:val="007430DF"/>
    <w:rsid w:val="0074437E"/>
    <w:rsid w:val="007556C8"/>
    <w:rsid w:val="007641A8"/>
    <w:rsid w:val="00775C1E"/>
    <w:rsid w:val="00782CF5"/>
    <w:rsid w:val="007940E2"/>
    <w:rsid w:val="007A1BC1"/>
    <w:rsid w:val="007A29D4"/>
    <w:rsid w:val="007A36DC"/>
    <w:rsid w:val="007B048C"/>
    <w:rsid w:val="007F3E6B"/>
    <w:rsid w:val="007F64BA"/>
    <w:rsid w:val="007F755C"/>
    <w:rsid w:val="007F7A66"/>
    <w:rsid w:val="00803EF2"/>
    <w:rsid w:val="00805BA2"/>
    <w:rsid w:val="00811525"/>
    <w:rsid w:val="00811EDD"/>
    <w:rsid w:val="0081790A"/>
    <w:rsid w:val="008225A5"/>
    <w:rsid w:val="00826403"/>
    <w:rsid w:val="00835FE2"/>
    <w:rsid w:val="008362C0"/>
    <w:rsid w:val="0084372E"/>
    <w:rsid w:val="00845E20"/>
    <w:rsid w:val="00850D80"/>
    <w:rsid w:val="008603DD"/>
    <w:rsid w:val="00865A6F"/>
    <w:rsid w:val="00867683"/>
    <w:rsid w:val="00874D1E"/>
    <w:rsid w:val="00875B14"/>
    <w:rsid w:val="00877CD7"/>
    <w:rsid w:val="00883960"/>
    <w:rsid w:val="00883A8C"/>
    <w:rsid w:val="008843DE"/>
    <w:rsid w:val="008A2FF9"/>
    <w:rsid w:val="008B16DB"/>
    <w:rsid w:val="008B2BFB"/>
    <w:rsid w:val="008C0FCA"/>
    <w:rsid w:val="008C1216"/>
    <w:rsid w:val="008C3204"/>
    <w:rsid w:val="008C35E9"/>
    <w:rsid w:val="008C37A0"/>
    <w:rsid w:val="008C5A2D"/>
    <w:rsid w:val="008C6077"/>
    <w:rsid w:val="008D1D4D"/>
    <w:rsid w:val="008D520C"/>
    <w:rsid w:val="008F05B4"/>
    <w:rsid w:val="008F2A77"/>
    <w:rsid w:val="008F717A"/>
    <w:rsid w:val="00911101"/>
    <w:rsid w:val="0091150C"/>
    <w:rsid w:val="0091321E"/>
    <w:rsid w:val="00916D77"/>
    <w:rsid w:val="00922723"/>
    <w:rsid w:val="0092450B"/>
    <w:rsid w:val="00924C3F"/>
    <w:rsid w:val="0092538E"/>
    <w:rsid w:val="00927899"/>
    <w:rsid w:val="00932778"/>
    <w:rsid w:val="009354C3"/>
    <w:rsid w:val="00935607"/>
    <w:rsid w:val="009427B2"/>
    <w:rsid w:val="00945569"/>
    <w:rsid w:val="00954567"/>
    <w:rsid w:val="009555B5"/>
    <w:rsid w:val="00955B8D"/>
    <w:rsid w:val="0095780B"/>
    <w:rsid w:val="00961546"/>
    <w:rsid w:val="00971E25"/>
    <w:rsid w:val="00973B00"/>
    <w:rsid w:val="00974893"/>
    <w:rsid w:val="009749E2"/>
    <w:rsid w:val="00974A21"/>
    <w:rsid w:val="00981DCA"/>
    <w:rsid w:val="009A6608"/>
    <w:rsid w:val="009A7376"/>
    <w:rsid w:val="009B7CD3"/>
    <w:rsid w:val="009C2C37"/>
    <w:rsid w:val="009D295A"/>
    <w:rsid w:val="009D2AF7"/>
    <w:rsid w:val="009D6BE9"/>
    <w:rsid w:val="009E6FBC"/>
    <w:rsid w:val="00A01490"/>
    <w:rsid w:val="00A024C8"/>
    <w:rsid w:val="00A10DDD"/>
    <w:rsid w:val="00A152FA"/>
    <w:rsid w:val="00A254BE"/>
    <w:rsid w:val="00A30705"/>
    <w:rsid w:val="00A3286A"/>
    <w:rsid w:val="00A33933"/>
    <w:rsid w:val="00A33C37"/>
    <w:rsid w:val="00A42C39"/>
    <w:rsid w:val="00A4734B"/>
    <w:rsid w:val="00A530E4"/>
    <w:rsid w:val="00A535E3"/>
    <w:rsid w:val="00A53A5D"/>
    <w:rsid w:val="00A56E87"/>
    <w:rsid w:val="00A72232"/>
    <w:rsid w:val="00A74BDB"/>
    <w:rsid w:val="00A819D8"/>
    <w:rsid w:val="00A916B4"/>
    <w:rsid w:val="00A92285"/>
    <w:rsid w:val="00A96EB7"/>
    <w:rsid w:val="00A96F0F"/>
    <w:rsid w:val="00AA21C5"/>
    <w:rsid w:val="00AA22C0"/>
    <w:rsid w:val="00AA4FC7"/>
    <w:rsid w:val="00AA582B"/>
    <w:rsid w:val="00AA7C4F"/>
    <w:rsid w:val="00AB38A9"/>
    <w:rsid w:val="00AC50AD"/>
    <w:rsid w:val="00AE5379"/>
    <w:rsid w:val="00AF0A05"/>
    <w:rsid w:val="00AF1194"/>
    <w:rsid w:val="00AF31DE"/>
    <w:rsid w:val="00B006D4"/>
    <w:rsid w:val="00B016E6"/>
    <w:rsid w:val="00B02F31"/>
    <w:rsid w:val="00B12A53"/>
    <w:rsid w:val="00B18565"/>
    <w:rsid w:val="00B351EB"/>
    <w:rsid w:val="00B35590"/>
    <w:rsid w:val="00B44B8B"/>
    <w:rsid w:val="00B51FE6"/>
    <w:rsid w:val="00B56B73"/>
    <w:rsid w:val="00B611E5"/>
    <w:rsid w:val="00B72FED"/>
    <w:rsid w:val="00B7749F"/>
    <w:rsid w:val="00B803F4"/>
    <w:rsid w:val="00B91315"/>
    <w:rsid w:val="00B9184C"/>
    <w:rsid w:val="00B91A73"/>
    <w:rsid w:val="00B92670"/>
    <w:rsid w:val="00B93AD7"/>
    <w:rsid w:val="00BB06D5"/>
    <w:rsid w:val="00BC517F"/>
    <w:rsid w:val="00BD0837"/>
    <w:rsid w:val="00BD1F13"/>
    <w:rsid w:val="00BD56D1"/>
    <w:rsid w:val="00BE2CF7"/>
    <w:rsid w:val="00BE3795"/>
    <w:rsid w:val="00BF0D9C"/>
    <w:rsid w:val="00BF0F6B"/>
    <w:rsid w:val="00BF15AE"/>
    <w:rsid w:val="00BF348F"/>
    <w:rsid w:val="00BF6562"/>
    <w:rsid w:val="00C10ECD"/>
    <w:rsid w:val="00C160F6"/>
    <w:rsid w:val="00C26929"/>
    <w:rsid w:val="00C2739F"/>
    <w:rsid w:val="00C276C2"/>
    <w:rsid w:val="00C3000B"/>
    <w:rsid w:val="00C33646"/>
    <w:rsid w:val="00C424D9"/>
    <w:rsid w:val="00C51F84"/>
    <w:rsid w:val="00C53328"/>
    <w:rsid w:val="00C62E0D"/>
    <w:rsid w:val="00C65052"/>
    <w:rsid w:val="00C70E45"/>
    <w:rsid w:val="00C74D53"/>
    <w:rsid w:val="00C92559"/>
    <w:rsid w:val="00C953F6"/>
    <w:rsid w:val="00CA426D"/>
    <w:rsid w:val="00CB3295"/>
    <w:rsid w:val="00CB626E"/>
    <w:rsid w:val="00CC2441"/>
    <w:rsid w:val="00CC62A9"/>
    <w:rsid w:val="00CC7585"/>
    <w:rsid w:val="00CD062E"/>
    <w:rsid w:val="00CD621C"/>
    <w:rsid w:val="00CE6BB3"/>
    <w:rsid w:val="00D000B8"/>
    <w:rsid w:val="00D01C07"/>
    <w:rsid w:val="00D12B5C"/>
    <w:rsid w:val="00D22FA9"/>
    <w:rsid w:val="00D23AFC"/>
    <w:rsid w:val="00D24A4B"/>
    <w:rsid w:val="00D26EA1"/>
    <w:rsid w:val="00D27576"/>
    <w:rsid w:val="00D3580E"/>
    <w:rsid w:val="00D469E8"/>
    <w:rsid w:val="00D51DD9"/>
    <w:rsid w:val="00D54E9C"/>
    <w:rsid w:val="00D61068"/>
    <w:rsid w:val="00D65BC1"/>
    <w:rsid w:val="00D668C3"/>
    <w:rsid w:val="00D71EC7"/>
    <w:rsid w:val="00D73EFD"/>
    <w:rsid w:val="00D75517"/>
    <w:rsid w:val="00D7614D"/>
    <w:rsid w:val="00D81FF5"/>
    <w:rsid w:val="00D83860"/>
    <w:rsid w:val="00D924A8"/>
    <w:rsid w:val="00DA4D78"/>
    <w:rsid w:val="00DA794B"/>
    <w:rsid w:val="00DB03E2"/>
    <w:rsid w:val="00DC529E"/>
    <w:rsid w:val="00DC6FBD"/>
    <w:rsid w:val="00DD334E"/>
    <w:rsid w:val="00DF277A"/>
    <w:rsid w:val="00DF33D2"/>
    <w:rsid w:val="00DF48A5"/>
    <w:rsid w:val="00E01C5F"/>
    <w:rsid w:val="00E144F8"/>
    <w:rsid w:val="00E1502E"/>
    <w:rsid w:val="00E16F4F"/>
    <w:rsid w:val="00E27231"/>
    <w:rsid w:val="00E434AF"/>
    <w:rsid w:val="00E54145"/>
    <w:rsid w:val="00E63A29"/>
    <w:rsid w:val="00E65463"/>
    <w:rsid w:val="00E75871"/>
    <w:rsid w:val="00E854D8"/>
    <w:rsid w:val="00EA2DC6"/>
    <w:rsid w:val="00EB4924"/>
    <w:rsid w:val="00EC1FE7"/>
    <w:rsid w:val="00EC5C1C"/>
    <w:rsid w:val="00EC61B1"/>
    <w:rsid w:val="00ED0470"/>
    <w:rsid w:val="00ED1B21"/>
    <w:rsid w:val="00ED66FE"/>
    <w:rsid w:val="00EF05F2"/>
    <w:rsid w:val="00EF0B8D"/>
    <w:rsid w:val="00EF3172"/>
    <w:rsid w:val="00EF475D"/>
    <w:rsid w:val="00EF64A4"/>
    <w:rsid w:val="00EF73F1"/>
    <w:rsid w:val="00F01D76"/>
    <w:rsid w:val="00F02E30"/>
    <w:rsid w:val="00F07F88"/>
    <w:rsid w:val="00F07FFC"/>
    <w:rsid w:val="00F109EB"/>
    <w:rsid w:val="00F120BE"/>
    <w:rsid w:val="00F131C9"/>
    <w:rsid w:val="00F17CD0"/>
    <w:rsid w:val="00F20CC3"/>
    <w:rsid w:val="00F2158C"/>
    <w:rsid w:val="00F27F78"/>
    <w:rsid w:val="00F30077"/>
    <w:rsid w:val="00F532FD"/>
    <w:rsid w:val="00F55B31"/>
    <w:rsid w:val="00F5602C"/>
    <w:rsid w:val="00F60B8B"/>
    <w:rsid w:val="00F6144C"/>
    <w:rsid w:val="00F62DC6"/>
    <w:rsid w:val="00F66C3E"/>
    <w:rsid w:val="00F714B1"/>
    <w:rsid w:val="00F8342B"/>
    <w:rsid w:val="00F867F4"/>
    <w:rsid w:val="00F86939"/>
    <w:rsid w:val="00F87A9B"/>
    <w:rsid w:val="00F93C4F"/>
    <w:rsid w:val="00F95222"/>
    <w:rsid w:val="00F95EBF"/>
    <w:rsid w:val="00FA0D1C"/>
    <w:rsid w:val="00FA6F41"/>
    <w:rsid w:val="00FA7655"/>
    <w:rsid w:val="00FB6A42"/>
    <w:rsid w:val="00FC02CF"/>
    <w:rsid w:val="00FC034C"/>
    <w:rsid w:val="00FC0E72"/>
    <w:rsid w:val="00FC127C"/>
    <w:rsid w:val="00FD294D"/>
    <w:rsid w:val="00FE2B1B"/>
    <w:rsid w:val="00FE3776"/>
    <w:rsid w:val="00FE7B79"/>
    <w:rsid w:val="00FF0B26"/>
    <w:rsid w:val="00FF271C"/>
    <w:rsid w:val="00FF3A33"/>
    <w:rsid w:val="00FF4158"/>
    <w:rsid w:val="00FF6594"/>
    <w:rsid w:val="00FF71C2"/>
    <w:rsid w:val="00FF7A77"/>
    <w:rsid w:val="030787A5"/>
    <w:rsid w:val="04BB6E85"/>
    <w:rsid w:val="068C3588"/>
    <w:rsid w:val="06BF6628"/>
    <w:rsid w:val="06E2CB17"/>
    <w:rsid w:val="07CBCC5E"/>
    <w:rsid w:val="07D85743"/>
    <w:rsid w:val="0885AE7F"/>
    <w:rsid w:val="0A39C73A"/>
    <w:rsid w:val="0AC6343D"/>
    <w:rsid w:val="0BE8EA28"/>
    <w:rsid w:val="0E96327A"/>
    <w:rsid w:val="0F94D995"/>
    <w:rsid w:val="0FB66FDC"/>
    <w:rsid w:val="10EDB754"/>
    <w:rsid w:val="13CDF38F"/>
    <w:rsid w:val="14EA241F"/>
    <w:rsid w:val="15DAEF3D"/>
    <w:rsid w:val="16DB4216"/>
    <w:rsid w:val="1804BC8B"/>
    <w:rsid w:val="193E8E7B"/>
    <w:rsid w:val="1B2683A4"/>
    <w:rsid w:val="1B75A289"/>
    <w:rsid w:val="1D3C9724"/>
    <w:rsid w:val="1EB7927C"/>
    <w:rsid w:val="1F09D18F"/>
    <w:rsid w:val="1F4B5731"/>
    <w:rsid w:val="240CDAC0"/>
    <w:rsid w:val="24C1EAE0"/>
    <w:rsid w:val="25478852"/>
    <w:rsid w:val="25B34A0B"/>
    <w:rsid w:val="25DE607A"/>
    <w:rsid w:val="26093562"/>
    <w:rsid w:val="2925F10B"/>
    <w:rsid w:val="292E1B4E"/>
    <w:rsid w:val="299AB33A"/>
    <w:rsid w:val="2B827C5D"/>
    <w:rsid w:val="2F2B1871"/>
    <w:rsid w:val="31415DC1"/>
    <w:rsid w:val="3147D5A3"/>
    <w:rsid w:val="317BA8B0"/>
    <w:rsid w:val="31FF3220"/>
    <w:rsid w:val="32FB6D94"/>
    <w:rsid w:val="3364E17B"/>
    <w:rsid w:val="33D454D3"/>
    <w:rsid w:val="34879ED7"/>
    <w:rsid w:val="35789298"/>
    <w:rsid w:val="3657785A"/>
    <w:rsid w:val="36F92B5F"/>
    <w:rsid w:val="37DAFCDA"/>
    <w:rsid w:val="381B283C"/>
    <w:rsid w:val="38A6F805"/>
    <w:rsid w:val="393566B6"/>
    <w:rsid w:val="39F0066C"/>
    <w:rsid w:val="3C89079F"/>
    <w:rsid w:val="40CE825E"/>
    <w:rsid w:val="42DC573C"/>
    <w:rsid w:val="4355D28D"/>
    <w:rsid w:val="446F103B"/>
    <w:rsid w:val="49ADDC51"/>
    <w:rsid w:val="4A2C9E09"/>
    <w:rsid w:val="4A8EC4CB"/>
    <w:rsid w:val="4EA2FCBD"/>
    <w:rsid w:val="4F43771D"/>
    <w:rsid w:val="4FA570A1"/>
    <w:rsid w:val="5164720B"/>
    <w:rsid w:val="52068209"/>
    <w:rsid w:val="52F134CC"/>
    <w:rsid w:val="5348FC29"/>
    <w:rsid w:val="5384735B"/>
    <w:rsid w:val="5396C0C8"/>
    <w:rsid w:val="53A73C45"/>
    <w:rsid w:val="568052B2"/>
    <w:rsid w:val="58965367"/>
    <w:rsid w:val="59CA0B01"/>
    <w:rsid w:val="5A8840BF"/>
    <w:rsid w:val="5A91CBBA"/>
    <w:rsid w:val="5B01AC91"/>
    <w:rsid w:val="5B69616A"/>
    <w:rsid w:val="5E789836"/>
    <w:rsid w:val="606D3117"/>
    <w:rsid w:val="610C66AD"/>
    <w:rsid w:val="667A6A7A"/>
    <w:rsid w:val="674D21C6"/>
    <w:rsid w:val="67787397"/>
    <w:rsid w:val="679382DF"/>
    <w:rsid w:val="67B95671"/>
    <w:rsid w:val="6821D77A"/>
    <w:rsid w:val="69886C3C"/>
    <w:rsid w:val="6A8A78D3"/>
    <w:rsid w:val="6BE241D7"/>
    <w:rsid w:val="6CB0767B"/>
    <w:rsid w:val="6D8952F8"/>
    <w:rsid w:val="6ED210C7"/>
    <w:rsid w:val="6F782773"/>
    <w:rsid w:val="6F8ED2FD"/>
    <w:rsid w:val="704DF14E"/>
    <w:rsid w:val="71B4191B"/>
    <w:rsid w:val="721E2C3B"/>
    <w:rsid w:val="72F924CB"/>
    <w:rsid w:val="72FA77A6"/>
    <w:rsid w:val="7445FA38"/>
    <w:rsid w:val="756987F2"/>
    <w:rsid w:val="7606F525"/>
    <w:rsid w:val="76DEC231"/>
    <w:rsid w:val="771F2523"/>
    <w:rsid w:val="795D54AE"/>
    <w:rsid w:val="7A5068C3"/>
    <w:rsid w:val="7DD9245E"/>
    <w:rsid w:val="7E6DAA26"/>
    <w:rsid w:val="7FC7C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5512F"/>
  <w15:docId w15:val="{0CB86714-5599-4010-823B-E1F86EA0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ekaFrutiger 45 Light" w:eastAsia="Times New Roman" w:hAnsi="DekaFrutiger 45 Light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b/>
      <w:color w:val="000000" w:themeColor="text1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b/>
      <w:color w:val="000000" w:themeColor="text1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000000" w:themeColor="text1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811525"/>
    <w:rPr>
      <w:rFonts w:ascii="Arial" w:eastAsiaTheme="majorEastAsia" w:hAnsi="Arial" w:cstheme="majorBidi"/>
      <w:b/>
      <w:bCs/>
      <w:i/>
      <w:iCs/>
      <w:color w:val="000000" w:themeColor="text1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 w:themeColor="text1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 w:themeColor="text1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Garamond" w:hAnsi="Garamond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000000" w:themeColor="tex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11525"/>
    <w:rPr>
      <w:rFonts w:ascii="Arial" w:eastAsiaTheme="majorEastAsia" w:hAnsi="Arial" w:cstheme="majorBidi"/>
      <w:color w:val="000000" w:themeColor="text1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eastAsiaTheme="majorEastAsia" w:cstheme="majorBidi"/>
      <w:i/>
      <w:iCs/>
      <w:color w:val="000000" w:themeColor="tex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11525"/>
    <w:rPr>
      <w:rFonts w:ascii="Arial" w:eastAsiaTheme="majorEastAsia" w:hAnsi="Arial" w:cstheme="majorBidi"/>
      <w:i/>
      <w:iCs/>
      <w:color w:val="000000" w:themeColor="text1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 w:themeColor="text1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uiPriority w:val="39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DekaFrutiger 45 Light" w:hAnsi="DekaFrutiger 45 Light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eastAsia="DekaFrutiger 45 Light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DekaFrutiger 45 Light" w:hAnsi="DekaFrutiger 45 Light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basedOn w:val="Normal"/>
    <w:link w:val="HeaderChar"/>
    <w:uiPriority w:val="99"/>
    <w:unhideWhenUsed/>
    <w:rsid w:val="006B6047"/>
    <w:pPr>
      <w:tabs>
        <w:tab w:val="center" w:pos="4536"/>
        <w:tab w:val="right" w:pos="9072"/>
      </w:tabs>
    </w:pPr>
    <w:rPr>
      <w:sz w:val="12"/>
      <w:szCs w:val="12"/>
    </w:rPr>
  </w:style>
  <w:style w:type="character" w:customStyle="1" w:styleId="HeaderChar">
    <w:name w:val="Header Char"/>
    <w:link w:val="Header"/>
    <w:uiPriority w:val="99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7F64B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4BA"/>
    <w:rPr>
      <w:rFonts w:ascii="Arial" w:hAnsi="Arial" w:cs="Arial"/>
      <w:lang w:val="en-US" w:eastAsia="zh-TW"/>
    </w:rPr>
  </w:style>
  <w:style w:type="paragraph" w:styleId="NormalWeb">
    <w:name w:val="Normal (Web)"/>
    <w:basedOn w:val="Normal"/>
    <w:uiPriority w:val="99"/>
    <w:unhideWhenUsed/>
    <w:rsid w:val="0013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uk-UA" w:eastAsia="uk-UA"/>
    </w:rPr>
  </w:style>
  <w:style w:type="character" w:styleId="Strong">
    <w:name w:val="Strong"/>
    <w:basedOn w:val="DefaultParagraphFont"/>
    <w:uiPriority w:val="22"/>
    <w:qFormat/>
    <w:rsid w:val="00131969"/>
    <w:rPr>
      <w:b/>
      <w:bCs/>
    </w:rPr>
  </w:style>
  <w:style w:type="paragraph" w:styleId="ListParagraph">
    <w:name w:val="List Paragraph"/>
    <w:basedOn w:val="Normal"/>
    <w:uiPriority w:val="34"/>
    <w:qFormat/>
    <w:rsid w:val="00491827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hAnsi="Arial" w:cs="Arial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93AD7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1B28A6"/>
  </w:style>
  <w:style w:type="paragraph" w:customStyle="1" w:styleId="paragraph">
    <w:name w:val="paragraph"/>
    <w:basedOn w:val="Normal"/>
    <w:rsid w:val="001B28A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uk-UA" w:eastAsia="uk-UA"/>
    </w:rPr>
  </w:style>
  <w:style w:type="character" w:styleId="UnresolvedMention">
    <w:name w:val="Unresolved Mention"/>
    <w:basedOn w:val="DefaultParagraphFont"/>
    <w:uiPriority w:val="99"/>
    <w:semiHidden/>
    <w:unhideWhenUsed/>
    <w:rsid w:val="008264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144">
          <w:marLeft w:val="547"/>
          <w:marRight w:val="0"/>
          <w:marTop w:val="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8381">
          <w:marLeft w:val="547"/>
          <w:marRight w:val="0"/>
          <w:marTop w:val="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3195">
          <w:marLeft w:val="547"/>
          <w:marRight w:val="0"/>
          <w:marTop w:val="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1173">
          <w:marLeft w:val="547"/>
          <w:marRight w:val="0"/>
          <w:marTop w:val="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810">
          <w:marLeft w:val="547"/>
          <w:marRight w:val="0"/>
          <w:marTop w:val="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nk.gov.ua/en/news/all/rozshireno-perelik-sistemno-vajlivih-bankiv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nk.gov.ua/en/news/all/rozshireno-perelik-sistemno-vajlivih-bankiv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image" Target="media/image2.png"/><Relationship Id="rId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CorpoDesign\Briefbogen\briefbogen-ausland%20(5).dot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d30a7d-b41a-4785-a964-e05815a9f29f" xsi:nil="true"/>
    <SharedWithUsers xmlns="47d30a7d-b41a-4785-a964-e05815a9f29f">
      <UserInfo>
        <DisplayName>Antonenko, Liudmyla GIZ UA</DisplayName>
        <AccountId>59</AccountId>
        <AccountType/>
      </UserInfo>
    </SharedWithUsers>
    <lcf76f155ced4ddcb4097134ff3c332f xmlns="04ac4ecf-9708-45f7-9d64-eaef3bff4f5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B33A4094765C43842BF75870C6DB50" ma:contentTypeVersion="18" ma:contentTypeDescription="Створення нового документа." ma:contentTypeScope="" ma:versionID="20a2aa8349af00cfad96f0203e9c9fed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560b906a06d140b0caf93e548d5e7f9c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4916c2-19fb-4fd6-9add-b783ad637bde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B0317C-B43B-42F4-A39E-1769F0DF7A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6A17E3-FAC5-4955-81C0-797C9376A6A5}">
  <ds:schemaRefs>
    <ds:schemaRef ds:uri="http://schemas.microsoft.com/office/2006/metadata/properties"/>
    <ds:schemaRef ds:uri="http://schemas.microsoft.com/office/infopath/2007/PartnerControls"/>
    <ds:schemaRef ds:uri="47d30a7d-b41a-4785-a964-e05815a9f29f"/>
    <ds:schemaRef ds:uri="04ac4ecf-9708-45f7-9d64-eaef3bff4f59"/>
  </ds:schemaRefs>
</ds:datastoreItem>
</file>

<file path=customXml/itemProps3.xml><?xml version="1.0" encoding="utf-8"?>
<ds:datastoreItem xmlns:ds="http://schemas.openxmlformats.org/officeDocument/2006/customXml" ds:itemID="{D8290D50-83AA-416E-8636-7C410E53936E}"/>
</file>

<file path=customXml/itemProps4.xml><?xml version="1.0" encoding="utf-8"?>
<ds:datastoreItem xmlns:ds="http://schemas.openxmlformats.org/officeDocument/2006/customXml" ds:itemID="{CFB90F1B-7E0C-45CE-95A8-17387C969A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 (5)</Template>
  <TotalTime>0</TotalTime>
  <Pages>2</Pages>
  <Words>432</Words>
  <Characters>2468</Characters>
  <Application>Microsoft Office Word</Application>
  <DocSecurity>0</DocSecurity>
  <Lines>20</Lines>
  <Paragraphs>5</Paragraphs>
  <ScaleCrop>false</ScaleCrop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Safonov, Valerii GIZ UA</cp:lastModifiedBy>
  <cp:revision>8</cp:revision>
  <cp:lastPrinted>2024-07-30T13:37:00Z</cp:lastPrinted>
  <dcterms:created xsi:type="dcterms:W3CDTF">2026-05-06T15:12:00Z</dcterms:created>
  <dcterms:modified xsi:type="dcterms:W3CDTF">2026-05-14T08:32:00Z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1</vt:lpwstr>
  </property>
  <property fmtid="{D5CDD505-2E9C-101B-9397-08002B2CF9AE}" pid="3" name="tw_letterdate">
    <vt:lpwstr>1. Januar 2012</vt:lpwstr>
  </property>
  <property fmtid="{D5CDD505-2E9C-101B-9397-08002B2CF9AE}" pid="4" name="ContentTypeId">
    <vt:lpwstr>0x010100CDB33A4094765C43842BF75870C6DB50</vt:lpwstr>
  </property>
  <property fmtid="{D5CDD505-2E9C-101B-9397-08002B2CF9AE}" pid="5" name="_dlc_DocIdItemGuid">
    <vt:lpwstr>818b71ec-ce28-4f1a-acd1-dbaf4b615a3e</vt:lpwstr>
  </property>
  <property fmtid="{D5CDD505-2E9C-101B-9397-08002B2CF9AE}" pid="6" name="RelatedOrganisations">
    <vt:lpwstr/>
  </property>
  <property fmtid="{D5CDD505-2E9C-101B-9397-08002B2CF9AE}" pid="7" name="RelatedRegions">
    <vt:lpwstr>1;#Ukraine|368bbd6f-ca4c-4cd2-9541-dd4751424d3d;#3;#Belarus|e10a6d7d-250d-4c1e-8538-ac1b0bed06ce</vt:lpwstr>
  </property>
  <property fmtid="{D5CDD505-2E9C-101B-9397-08002B2CF9AE}" pid="8" name="RelatedTopics">
    <vt:lpwstr>4;#Peace Building ＆ Social Cohesion|0063f3b3-a092-48e6-95ed-934bc238a748;#5;#Energy Efficiency|1fd14003-7ccd-4a70-8e79-94b7b1a5bb7e;#6;#Decentralisation ＆ Local Governance|58e88a79-8d40-4673-8c45-e3ea6d2ca150;#7;#Regional and Sectoral Economic Development|706034b1-4f3a-463c-a3af-28cf5488f203</vt:lpwstr>
  </property>
  <property fmtid="{D5CDD505-2E9C-101B-9397-08002B2CF9AE}" pid="9" name="RelatedSectorNetworks">
    <vt:lpwstr/>
  </property>
  <property fmtid="{D5CDD505-2E9C-101B-9397-08002B2CF9AE}" pid="10" name="RelatedAdditionalKeywords">
    <vt:lpwstr/>
  </property>
  <property fmtid="{D5CDD505-2E9C-101B-9397-08002B2CF9AE}" pid="11" name="CommissioningParty">
    <vt:lpwstr>;#GIZ;#AA;#BMZ;#</vt:lpwstr>
  </property>
  <property fmtid="{D5CDD505-2E9C-101B-9397-08002B2CF9AE}" pid="12" name="_dlc_DocId">
    <vt:lpwstr>GIZDOCID-1235367387-135</vt:lpwstr>
  </property>
  <property fmtid="{D5CDD505-2E9C-101B-9397-08002B2CF9AE}" pid="13" name="_dlc_DocIdUrl">
    <vt:lpwstr>https://gizonline.sharepoint.com/sites/beezy/groups/1187/_layouts/15/DocIdRedir.aspx?ID=GIZDOCID-1235367387-135, GIZDOCID-1235367387-135</vt:lpwstr>
  </property>
  <property fmtid="{D5CDD505-2E9C-101B-9397-08002B2CF9AE}" pid="14" name="_ExtendedDescription">
    <vt:lpwstr/>
  </property>
  <property fmtid="{D5CDD505-2E9C-101B-9397-08002B2CF9AE}" pid="15" name="MediaServiceImageTags">
    <vt:lpwstr/>
  </property>
  <property fmtid="{D5CDD505-2E9C-101B-9397-08002B2CF9AE}" pid="16" name="CommissioningParty0">
    <vt:lpwstr>;#AA;#BMZ;#GIZ;#CPS;#SECO;#EU;#</vt:lpwstr>
  </property>
  <property fmtid="{D5CDD505-2E9C-101B-9397-08002B2CF9AE}" pid="17" name="Doctype">
    <vt:lpwstr>;#Template;#</vt:lpwstr>
  </property>
  <property fmtid="{D5CDD505-2E9C-101B-9397-08002B2CF9AE}" pid="18" name="Language">
    <vt:lpwstr>;#English;#</vt:lpwstr>
  </property>
</Properties>
</file>